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9DB286" w14:textId="3AA0FE6E" w:rsidR="00D76776" w:rsidRPr="00137908" w:rsidRDefault="00D76776" w:rsidP="00F9397B">
      <w:pPr>
        <w:pStyle w:val="EndNoteBibliography"/>
        <w:rPr>
          <w:color w:val="000000" w:themeColor="text1"/>
          <w:szCs w:val="24"/>
        </w:rPr>
      </w:pPr>
      <w:r w:rsidRPr="00137908">
        <w:rPr>
          <w:b/>
          <w:bCs/>
          <w:color w:val="000000" w:themeColor="text1"/>
          <w:sz w:val="28"/>
          <w:szCs w:val="28"/>
        </w:rPr>
        <w:t>Appendix:</w:t>
      </w:r>
    </w:p>
    <w:p w14:paraId="58D68B08" w14:textId="77777777" w:rsidR="00D76776" w:rsidRPr="00137908" w:rsidRDefault="00D76776" w:rsidP="00606CA9">
      <w:pPr>
        <w:pStyle w:val="EndNoteBibliography"/>
        <w:ind w:left="720" w:hanging="720"/>
        <w:jc w:val="center"/>
        <w:rPr>
          <w:b/>
          <w:bCs/>
          <w:color w:val="000000" w:themeColor="text1"/>
          <w:sz w:val="28"/>
          <w:szCs w:val="28"/>
        </w:rPr>
      </w:pPr>
      <w:r w:rsidRPr="00137908">
        <w:rPr>
          <w:b/>
          <w:noProof/>
          <w:color w:val="000000" w:themeColor="text1"/>
          <w:szCs w:val="24"/>
        </w:rPr>
        <w:drawing>
          <wp:inline distT="0" distB="0" distL="0" distR="0" wp14:anchorId="5FA509FB" wp14:editId="2FEF63B7">
            <wp:extent cx="4791135" cy="3420000"/>
            <wp:effectExtent l="0" t="0" r="0" b="0"/>
            <wp:docPr id="278690186" name="图片 1" descr="许多照片放在一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690186" name="图片 1" descr="许多照片放在一起&#10;&#10;描述已自动生成"/>
                    <pic:cNvPicPr/>
                  </pic:nvPicPr>
                  <pic:blipFill>
                    <a:blip r:embed="rId8"/>
                    <a:stretch>
                      <a:fillRect/>
                    </a:stretch>
                  </pic:blipFill>
                  <pic:spPr>
                    <a:xfrm>
                      <a:off x="0" y="0"/>
                      <a:ext cx="4791135" cy="3420000"/>
                    </a:xfrm>
                    <a:prstGeom prst="rect">
                      <a:avLst/>
                    </a:prstGeom>
                  </pic:spPr>
                </pic:pic>
              </a:graphicData>
            </a:graphic>
          </wp:inline>
        </w:drawing>
      </w:r>
    </w:p>
    <w:p w14:paraId="7809D51E" w14:textId="6E83666C" w:rsidR="003C3259" w:rsidRPr="00727F95" w:rsidRDefault="00D76776" w:rsidP="00727F95">
      <w:pPr>
        <w:keepNext/>
        <w:jc w:val="both"/>
        <w:rPr>
          <w:color w:val="000000" w:themeColor="text1"/>
          <w:sz w:val="22"/>
        </w:rPr>
      </w:pPr>
      <w:r w:rsidRPr="00137908">
        <w:rPr>
          <w:b/>
          <w:bCs/>
          <w:color w:val="000000" w:themeColor="text1"/>
          <w:szCs w:val="24"/>
        </w:rPr>
        <w:t xml:space="preserve">Figure A.1. </w:t>
      </w:r>
      <w:r w:rsidRPr="00137908">
        <w:rPr>
          <w:color w:val="000000" w:themeColor="text1"/>
          <w:sz w:val="22"/>
        </w:rPr>
        <w:t>Comparison of our method with OA-MIL results.</w:t>
      </w:r>
      <w:r w:rsidR="00E224AE" w:rsidRPr="00137908">
        <w:rPr>
          <w:color w:val="000000" w:themeColor="text1"/>
          <w:sz w:val="22"/>
        </w:rPr>
        <w:t xml:space="preserve"> The first row displays labels with location noise. The second and third rows show the correction results using OAMIL and our method (iter-3). The labels in the third row are more closely aligned with the actual disease locations</w:t>
      </w:r>
      <w:r w:rsidR="00B81965" w:rsidRPr="00137908">
        <w:rPr>
          <w:color w:val="000000" w:themeColor="text1"/>
          <w:sz w:val="22"/>
        </w:rPr>
        <w:t>.</w:t>
      </w:r>
    </w:p>
    <w:p w14:paraId="4F78D4C0" w14:textId="62524874" w:rsidR="00B81965" w:rsidRPr="00137908" w:rsidRDefault="00B81965" w:rsidP="00606CA9">
      <w:pPr>
        <w:keepNext/>
        <w:jc w:val="center"/>
        <w:rPr>
          <w:rFonts w:cs="Times New Roman"/>
          <w:b/>
          <w:color w:val="000000" w:themeColor="text1"/>
          <w:szCs w:val="24"/>
        </w:rPr>
      </w:pPr>
      <w:r w:rsidRPr="00137908">
        <w:rPr>
          <w:rFonts w:cs="Times New Roman"/>
          <w:b/>
          <w:noProof/>
          <w:color w:val="000000" w:themeColor="text1"/>
          <w:szCs w:val="24"/>
        </w:rPr>
        <w:drawing>
          <wp:inline distT="0" distB="0" distL="0" distR="0" wp14:anchorId="4C5842B1" wp14:editId="3BED7DB1">
            <wp:extent cx="4788000" cy="2762515"/>
            <wp:effectExtent l="0" t="0" r="0" b="6350"/>
            <wp:docPr id="1252357872" name="图片 1" descr="图片包含 照片, 不同, 项目, 食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357872" name="图片 1" descr="图片包含 照片, 不同, 项目, 食物&#10;&#10;描述已自动生成"/>
                    <pic:cNvPicPr/>
                  </pic:nvPicPr>
                  <pic:blipFill>
                    <a:blip r:embed="rId9"/>
                    <a:stretch>
                      <a:fillRect/>
                    </a:stretch>
                  </pic:blipFill>
                  <pic:spPr>
                    <a:xfrm>
                      <a:off x="0" y="0"/>
                      <a:ext cx="4788000" cy="2762515"/>
                    </a:xfrm>
                    <a:prstGeom prst="rect">
                      <a:avLst/>
                    </a:prstGeom>
                  </pic:spPr>
                </pic:pic>
              </a:graphicData>
            </a:graphic>
          </wp:inline>
        </w:drawing>
      </w:r>
    </w:p>
    <w:p w14:paraId="69869C9E" w14:textId="77777777" w:rsidR="00B81965" w:rsidRDefault="00B81965" w:rsidP="00B81965">
      <w:pPr>
        <w:keepNext/>
        <w:jc w:val="both"/>
        <w:rPr>
          <w:color w:val="000000" w:themeColor="text1"/>
          <w:sz w:val="22"/>
        </w:rPr>
      </w:pPr>
      <w:r w:rsidRPr="00137908">
        <w:rPr>
          <w:rFonts w:cs="Times New Roman"/>
          <w:b/>
          <w:color w:val="000000" w:themeColor="text1"/>
          <w:szCs w:val="24"/>
        </w:rPr>
        <w:t>Figure A.2.</w:t>
      </w:r>
      <w:r w:rsidRPr="00137908">
        <w:rPr>
          <w:rFonts w:cs="Times New Roman"/>
          <w:color w:val="000000" w:themeColor="text1"/>
          <w:szCs w:val="24"/>
        </w:rPr>
        <w:t xml:space="preserve"> </w:t>
      </w:r>
      <w:r w:rsidRPr="00137908">
        <w:rPr>
          <w:color w:val="000000" w:themeColor="text1"/>
          <w:sz w:val="22"/>
        </w:rPr>
        <w:t>Example results of post-processing the pseudo-labels. We use red color to highlight false positive bounding boxes. Better displayed on the screen.</w:t>
      </w:r>
    </w:p>
    <w:p w14:paraId="258CA111" w14:textId="77777777" w:rsidR="00FE21B5" w:rsidRPr="00137908" w:rsidRDefault="00FE21B5" w:rsidP="00AF0E6F">
      <w:pPr>
        <w:jc w:val="both"/>
        <w:rPr>
          <w:rFonts w:cs="Times New Roman"/>
          <w:b/>
          <w:color w:val="000000" w:themeColor="text1"/>
          <w:szCs w:val="24"/>
        </w:rPr>
      </w:pPr>
    </w:p>
    <w:p w14:paraId="6C33558D" w14:textId="77777777" w:rsidR="00B81965" w:rsidRPr="00137908" w:rsidRDefault="00B81965" w:rsidP="00B81965">
      <w:pPr>
        <w:keepNext/>
        <w:jc w:val="center"/>
        <w:rPr>
          <w:rFonts w:cs="Times New Roman"/>
          <w:b/>
          <w:color w:val="000000" w:themeColor="text1"/>
          <w:szCs w:val="24"/>
          <w:lang w:eastAsia="zh-CN"/>
        </w:rPr>
      </w:pPr>
      <w:r w:rsidRPr="00137908">
        <w:rPr>
          <w:rFonts w:cs="Times New Roman"/>
          <w:b/>
          <w:noProof/>
          <w:color w:val="000000" w:themeColor="text1"/>
          <w:szCs w:val="24"/>
          <w:lang w:eastAsia="zh-CN"/>
        </w:rPr>
        <w:lastRenderedPageBreak/>
        <w:drawing>
          <wp:inline distT="0" distB="0" distL="0" distR="0" wp14:anchorId="299FFD80" wp14:editId="2F27A76D">
            <wp:extent cx="6102594" cy="5220000"/>
            <wp:effectExtent l="0" t="0" r="0" b="0"/>
            <wp:docPr id="1138209753" name="图片 1" descr="许多不同类型的水果&#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09753" name="图片 1" descr="许多不同类型的水果&#10;&#10;低可信度描述已自动生成"/>
                    <pic:cNvPicPr/>
                  </pic:nvPicPr>
                  <pic:blipFill>
                    <a:blip r:embed="rId10"/>
                    <a:stretch>
                      <a:fillRect/>
                    </a:stretch>
                  </pic:blipFill>
                  <pic:spPr>
                    <a:xfrm>
                      <a:off x="0" y="0"/>
                      <a:ext cx="6102594" cy="5220000"/>
                    </a:xfrm>
                    <a:prstGeom prst="rect">
                      <a:avLst/>
                    </a:prstGeom>
                  </pic:spPr>
                </pic:pic>
              </a:graphicData>
            </a:graphic>
          </wp:inline>
        </w:drawing>
      </w:r>
    </w:p>
    <w:p w14:paraId="0EE9461F" w14:textId="77777777" w:rsidR="00CF5F29" w:rsidRPr="00137908" w:rsidRDefault="00B81965" w:rsidP="00CF5F29">
      <w:pPr>
        <w:jc w:val="both"/>
        <w:rPr>
          <w:rFonts w:cs="Times New Roman"/>
          <w:b/>
          <w:color w:val="000000" w:themeColor="text1"/>
          <w:szCs w:val="24"/>
        </w:rPr>
      </w:pPr>
      <w:r w:rsidRPr="00137908">
        <w:rPr>
          <w:rFonts w:cs="Times New Roman"/>
          <w:b/>
          <w:color w:val="000000" w:themeColor="text1"/>
          <w:szCs w:val="24"/>
        </w:rPr>
        <w:t>Figure A.3.</w:t>
      </w:r>
      <w:r w:rsidRPr="00137908">
        <w:rPr>
          <w:rFonts w:cs="Times New Roman"/>
          <w:color w:val="000000" w:themeColor="text1"/>
          <w:szCs w:val="24"/>
        </w:rPr>
        <w:t xml:space="preserve"> </w:t>
      </w:r>
      <w:r w:rsidRPr="00137908">
        <w:rPr>
          <w:color w:val="000000" w:themeColor="text1"/>
          <w:sz w:val="22"/>
        </w:rPr>
        <w:t xml:space="preserve">The model reduces the number of false positive labels for suspicious regions by adding control classes. When the data volume is low, the model is prone to classifying backgrounds, unknown regions, and healthy areas as diseases. </w:t>
      </w:r>
      <w:r w:rsidRPr="00137908">
        <w:rPr>
          <w:rFonts w:hint="eastAsia"/>
          <w:color w:val="000000" w:themeColor="text1"/>
          <w:sz w:val="22"/>
          <w:lang w:eastAsia="zh-CN"/>
        </w:rPr>
        <w:t>The</w:t>
      </w:r>
      <w:r w:rsidRPr="00137908">
        <w:rPr>
          <w:color w:val="000000" w:themeColor="text1"/>
          <w:sz w:val="22"/>
        </w:rPr>
        <w:t xml:space="preserve"> red color </w:t>
      </w:r>
      <w:r w:rsidRPr="00137908">
        <w:rPr>
          <w:rFonts w:hint="eastAsia"/>
          <w:color w:val="000000" w:themeColor="text1"/>
          <w:sz w:val="22"/>
          <w:lang w:eastAsia="zh-CN"/>
        </w:rPr>
        <w:t>highlights</w:t>
      </w:r>
      <w:r w:rsidRPr="00137908">
        <w:rPr>
          <w:color w:val="000000" w:themeColor="text1"/>
          <w:sz w:val="22"/>
        </w:rPr>
        <w:t xml:space="preserve"> false positive bounding boxes. Better displayed on the screen. </w:t>
      </w:r>
    </w:p>
    <w:p w14:paraId="74E540F3" w14:textId="77777777" w:rsidR="00CF5F29" w:rsidRPr="00137908" w:rsidRDefault="00CF5F29" w:rsidP="00CF5F29">
      <w:pPr>
        <w:jc w:val="both"/>
        <w:rPr>
          <w:rFonts w:cs="Times New Roman"/>
          <w:b/>
          <w:color w:val="000000" w:themeColor="text1"/>
          <w:szCs w:val="24"/>
        </w:rPr>
      </w:pPr>
    </w:p>
    <w:p w14:paraId="25EF3D36" w14:textId="36A8C1D3" w:rsidR="00E12218" w:rsidRPr="00137908" w:rsidRDefault="007C46F2" w:rsidP="0008559E">
      <w:pPr>
        <w:keepNext/>
        <w:jc w:val="center"/>
        <w:rPr>
          <w:color w:val="000000" w:themeColor="text1"/>
          <w:sz w:val="22"/>
        </w:rPr>
      </w:pPr>
      <w:r w:rsidRPr="00137908">
        <w:rPr>
          <w:rFonts w:cs="Times New Roman"/>
          <w:b/>
          <w:noProof/>
          <w:color w:val="000000" w:themeColor="text1"/>
          <w:szCs w:val="24"/>
        </w:rPr>
        <w:lastRenderedPageBreak/>
        <w:drawing>
          <wp:inline distT="0" distB="0" distL="0" distR="0" wp14:anchorId="03208E61" wp14:editId="1302C0BC">
            <wp:extent cx="5981582" cy="7776000"/>
            <wp:effectExtent l="0" t="0" r="635" b="0"/>
            <wp:docPr id="917082706" name="图片 1" descr="桌子上放着许多水果和蔬菜&#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082706" name="图片 1" descr="桌子上放着许多水果和蔬菜&#10;&#10;中度可信度描述已自动生成"/>
                    <pic:cNvPicPr/>
                  </pic:nvPicPr>
                  <pic:blipFill>
                    <a:blip r:embed="rId11" cstate="print">
                      <a:extLst>
                        <a:ext uri="{28A0092B-C50C-407E-A947-70E740481C1C}">
                          <a14:useLocalDpi xmlns:a14="http://schemas.microsoft.com/office/drawing/2010/main"/>
                        </a:ext>
                      </a:extLst>
                    </a:blip>
                    <a:stretch>
                      <a:fillRect/>
                    </a:stretch>
                  </pic:blipFill>
                  <pic:spPr>
                    <a:xfrm>
                      <a:off x="0" y="0"/>
                      <a:ext cx="5981582" cy="7776000"/>
                    </a:xfrm>
                    <a:prstGeom prst="rect">
                      <a:avLst/>
                    </a:prstGeom>
                  </pic:spPr>
                </pic:pic>
              </a:graphicData>
            </a:graphic>
          </wp:inline>
        </w:drawing>
      </w:r>
    </w:p>
    <w:p w14:paraId="64D62966" w14:textId="40858A69" w:rsidR="0019260A" w:rsidRPr="00137908" w:rsidRDefault="0019260A" w:rsidP="004D314E">
      <w:pPr>
        <w:keepNext/>
        <w:jc w:val="both"/>
        <w:rPr>
          <w:color w:val="000000" w:themeColor="text1"/>
          <w:lang w:eastAsia="zh-CN"/>
        </w:rPr>
      </w:pPr>
      <w:r w:rsidRPr="00137908">
        <w:rPr>
          <w:rFonts w:cs="Times New Roman"/>
          <w:b/>
          <w:color w:val="000000" w:themeColor="text1"/>
          <w:szCs w:val="24"/>
        </w:rPr>
        <w:t>Figure A.4.</w:t>
      </w:r>
      <w:r w:rsidRPr="00137908">
        <w:rPr>
          <w:rFonts w:cs="Times New Roman"/>
          <w:color w:val="000000" w:themeColor="text1"/>
          <w:szCs w:val="24"/>
        </w:rPr>
        <w:t xml:space="preserve"> </w:t>
      </w:r>
      <w:r w:rsidRPr="00137908">
        <w:rPr>
          <w:color w:val="000000" w:themeColor="text1"/>
          <w:sz w:val="22"/>
        </w:rPr>
        <w:t>Pseudo-labels generated in a semi-supervised learning setting when only 1% of the label set is available on the paprika disease dataset.</w:t>
      </w:r>
      <w:r w:rsidR="004D314E" w:rsidRPr="00137908">
        <w:rPr>
          <w:color w:val="000000" w:themeColor="text1"/>
          <w:sz w:val="22"/>
        </w:rPr>
        <w:t xml:space="preserve"> </w:t>
      </w:r>
      <w:r w:rsidR="004D314E" w:rsidRPr="00137908">
        <w:rPr>
          <w:color w:val="000000" w:themeColor="text1"/>
          <w:lang w:eastAsia="zh-CN"/>
        </w:rPr>
        <w:t>The last two lines present some failure cases, including classification failures, localization failures, and missed detections.</w:t>
      </w:r>
    </w:p>
    <w:p w14:paraId="06FF15C2" w14:textId="77777777" w:rsidR="0019260A" w:rsidRPr="00137908" w:rsidRDefault="0019260A" w:rsidP="0019260A">
      <w:pPr>
        <w:keepNext/>
        <w:jc w:val="center"/>
        <w:rPr>
          <w:rFonts w:cs="Times New Roman"/>
          <w:b/>
          <w:color w:val="000000" w:themeColor="text1"/>
          <w:szCs w:val="24"/>
        </w:rPr>
      </w:pPr>
      <w:r w:rsidRPr="00137908">
        <w:rPr>
          <w:rFonts w:cstheme="minorHAnsi"/>
          <w:b/>
          <w:noProof/>
          <w:color w:val="000000" w:themeColor="text1"/>
        </w:rPr>
        <w:lastRenderedPageBreak/>
        <w:drawing>
          <wp:inline distT="0" distB="0" distL="0" distR="0" wp14:anchorId="23FDF886" wp14:editId="166AEBDE">
            <wp:extent cx="6162861" cy="6156000"/>
            <wp:effectExtent l="0" t="0" r="0" b="3810"/>
            <wp:docPr id="17" name="图片 17" descr="绿色的森林&#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绿色的森林&#10;&#10;低可信度描述已自动生成"/>
                    <pic:cNvPicPr/>
                  </pic:nvPicPr>
                  <pic:blipFill>
                    <a:blip r:embed="rId12" cstate="print">
                      <a:extLst>
                        <a:ext uri="{28A0092B-C50C-407E-A947-70E740481C1C}">
                          <a14:useLocalDpi xmlns:a14="http://schemas.microsoft.com/office/drawing/2010/main"/>
                        </a:ext>
                      </a:extLst>
                    </a:blip>
                    <a:stretch>
                      <a:fillRect/>
                    </a:stretch>
                  </pic:blipFill>
                  <pic:spPr>
                    <a:xfrm>
                      <a:off x="0" y="0"/>
                      <a:ext cx="6162861" cy="6156000"/>
                    </a:xfrm>
                    <a:prstGeom prst="rect">
                      <a:avLst/>
                    </a:prstGeom>
                  </pic:spPr>
                </pic:pic>
              </a:graphicData>
            </a:graphic>
          </wp:inline>
        </w:drawing>
      </w:r>
    </w:p>
    <w:p w14:paraId="7745C1F0" w14:textId="608CE802" w:rsidR="0019260A" w:rsidRPr="00137908" w:rsidRDefault="0019260A" w:rsidP="006B3A17">
      <w:pPr>
        <w:jc w:val="both"/>
        <w:rPr>
          <w:rFonts w:cs="Times New Roman"/>
          <w:b/>
          <w:color w:val="000000" w:themeColor="text1"/>
          <w:szCs w:val="24"/>
        </w:rPr>
      </w:pPr>
      <w:r w:rsidRPr="00137908">
        <w:rPr>
          <w:rFonts w:cs="Times New Roman"/>
          <w:b/>
          <w:color w:val="000000" w:themeColor="text1"/>
          <w:szCs w:val="24"/>
        </w:rPr>
        <w:t>Figure A.5.</w:t>
      </w:r>
      <w:r w:rsidRPr="00137908">
        <w:rPr>
          <w:rFonts w:cs="Times New Roman"/>
          <w:color w:val="000000" w:themeColor="text1"/>
          <w:szCs w:val="24"/>
        </w:rPr>
        <w:t xml:space="preserve"> </w:t>
      </w:r>
      <w:r w:rsidR="00143E26" w:rsidRPr="00137908">
        <w:rPr>
          <w:rFonts w:cs="Times New Roman"/>
          <w:color w:val="000000" w:themeColor="text1"/>
          <w:szCs w:val="24"/>
          <w:lang w:eastAsia="zh-CN"/>
        </w:rPr>
        <w:t>P</w:t>
      </w:r>
      <w:r w:rsidRPr="00137908">
        <w:rPr>
          <w:color w:val="000000" w:themeColor="text1"/>
          <w:sz w:val="22"/>
        </w:rPr>
        <w:t xml:space="preserve">seudo-labels </w:t>
      </w:r>
      <w:r w:rsidR="00143E26" w:rsidRPr="00137908">
        <w:rPr>
          <w:color w:val="000000" w:themeColor="text1"/>
          <w:sz w:val="22"/>
        </w:rPr>
        <w:t xml:space="preserve">(after three iterations) </w:t>
      </w:r>
      <w:r w:rsidRPr="00137908">
        <w:rPr>
          <w:color w:val="000000" w:themeColor="text1"/>
          <w:sz w:val="22"/>
        </w:rPr>
        <w:t>generated in a semi-supervised learning setting when only 1% of the label set is available on the GWHD dataset</w:t>
      </w:r>
      <w:r w:rsidR="00143E26" w:rsidRPr="00137908">
        <w:rPr>
          <w:color w:val="000000" w:themeColor="text1"/>
          <w:sz w:val="22"/>
        </w:rPr>
        <w:t>.</w:t>
      </w:r>
    </w:p>
    <w:sectPr w:rsidR="0019260A" w:rsidRPr="00137908" w:rsidSect="0008559E">
      <w:headerReference w:type="even" r:id="rId13"/>
      <w:headerReference w:type="default" r:id="rId14"/>
      <w:footerReference w:type="even" r:id="rId15"/>
      <w:footerReference w:type="default" r:id="rId16"/>
      <w:headerReference w:type="first" r:id="rId17"/>
      <w:pgSz w:w="12240" w:h="15840"/>
      <w:pgMar w:top="1138" w:right="1181" w:bottom="1138" w:left="1282" w:header="283"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B37905" w14:textId="77777777" w:rsidR="00D04AFC" w:rsidRDefault="00D04AFC" w:rsidP="00117666">
      <w:pPr>
        <w:spacing w:after="0"/>
      </w:pPr>
      <w:r>
        <w:separator/>
      </w:r>
    </w:p>
  </w:endnote>
  <w:endnote w:type="continuationSeparator" w:id="0">
    <w:p w14:paraId="0D59B3BF" w14:textId="77777777" w:rsidR="00D04AFC" w:rsidRDefault="00D04AFC"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한양신명조">
    <w:altName w:val="Batang"/>
    <w:charset w:val="81"/>
    <w:family w:val="roman"/>
    <w:pitch w:val="default"/>
    <w:sig w:usb0="00000000" w:usb1="00000000" w:usb2="00000010" w:usb3="00000000" w:csb0="000801F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D3D87" w14:textId="7980A587" w:rsidR="00686C9D" w:rsidRPr="00577C4C" w:rsidRDefault="00C52A7B">
    <w:pPr>
      <w:pStyle w:val="Footer"/>
      <w:rPr>
        <w:color w:val="C00000"/>
        <w:szCs w:val="24"/>
      </w:rPr>
    </w:pPr>
    <w:r>
      <w:rPr>
        <w:noProof/>
        <w:lang w:val="en-GB" w:eastAsia="en-GB"/>
      </w:rPr>
      <mc:AlternateContent>
        <mc:Choice Requires="wps">
          <w:drawing>
            <wp:anchor distT="0" distB="0" distL="114300" distR="114300" simplePos="0" relativeHeight="251665408" behindDoc="0" locked="0" layoutInCell="1" allowOverlap="1" wp14:anchorId="51D4B8BD" wp14:editId="575B1817">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214951C5" w14:textId="77777777" w:rsidR="00686C9D" w:rsidRPr="00577C4C" w:rsidRDefault="00C52A7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88513A" w:rsidRPr="0088513A">
                            <w:rPr>
                              <w:noProof/>
                              <w:color w:val="000000" w:themeColor="text1"/>
                              <w:sz w:val="22"/>
                              <w:szCs w:val="40"/>
                            </w:rPr>
                            <w:t>4</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D4B8BD" id="_x0000_t202" coordsize="21600,21600" o:spt="202" path="m,l,21600r21600,l21600,xe">
              <v:stroke joinstyle="miter"/>
              <v:path gradientshapeok="t" o:connecttype="rect"/>
            </v:shapetype>
            <v:shape id="Text Box 1" o:spid="_x0000_s1026" type="#_x0000_t202" style="position:absolute;margin-left:67.6pt;margin-top:0;width:118.8pt;height:31.15pt;z-index:251665408;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" filled="f" stroked="f" strokeweight=".5pt">
              <v:textbox style="mso-fit-shape-to-text:t">
                <w:txbxContent>
                  <w:p w14:paraId="214951C5" w14:textId="77777777" w:rsidR="00686C9D" w:rsidRPr="00577C4C" w:rsidRDefault="00C52A7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88513A" w:rsidRPr="0088513A">
                      <w:rPr>
                        <w:noProof/>
                        <w:color w:val="000000" w:themeColor="text1"/>
                        <w:sz w:val="22"/>
                        <w:szCs w:val="40"/>
                      </w:rPr>
                      <w:t>4</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0BFF2" w14:textId="77777777" w:rsidR="00686C9D" w:rsidRPr="00577C4C" w:rsidRDefault="00C52A7B">
    <w:pPr>
      <w:pStyle w:val="Foote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2C4AF3B6" wp14:editId="527467EE">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74D070C5" w14:textId="77777777" w:rsidR="00686C9D" w:rsidRPr="00577C4C" w:rsidRDefault="00C52A7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88513A" w:rsidRPr="0088513A">
                            <w:rPr>
                              <w:noProof/>
                              <w:color w:val="000000" w:themeColor="text1"/>
                              <w:sz w:val="22"/>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C4AF3B6" id="_x0000_t202" coordsize="21600,21600" o:spt="202" path="m,l,21600r21600,l21600,xe">
              <v:stroke joinstyle="miter"/>
              <v:path gradientshapeok="t" o:connecttype="rect"/>
            </v:shapetype>
            <v:shape id="Text Box 56" o:spid="_x0000_s1027"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" filled="f" stroked="f" strokeweight=".5pt">
              <v:textbox style="mso-fit-shape-to-text:t">
                <w:txbxContent>
                  <w:p w14:paraId="74D070C5" w14:textId="77777777" w:rsidR="00686C9D" w:rsidRPr="00577C4C" w:rsidRDefault="00C52A7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88513A" w:rsidRPr="0088513A">
                      <w:rPr>
                        <w:noProof/>
                        <w:color w:val="000000" w:themeColor="text1"/>
                        <w:sz w:val="22"/>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90F88" w14:textId="77777777" w:rsidR="00D04AFC" w:rsidRDefault="00D04AFC" w:rsidP="00117666">
      <w:pPr>
        <w:spacing w:after="0"/>
      </w:pPr>
      <w:r>
        <w:separator/>
      </w:r>
    </w:p>
  </w:footnote>
  <w:footnote w:type="continuationSeparator" w:id="0">
    <w:p w14:paraId="773642D5" w14:textId="77777777" w:rsidR="00D04AFC" w:rsidRDefault="00D04AFC" w:rsidP="001176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13A34" w14:textId="79E3D660" w:rsidR="00686C9D" w:rsidRPr="007E3148" w:rsidRDefault="00C52A7B" w:rsidP="00CE6FD9">
    <w:pPr>
      <w:pStyle w:val="Header"/>
      <w:jc w:val="right"/>
    </w:pPr>
    <w:r w:rsidRPr="007E3148">
      <w:ptab w:relativeTo="margin" w:alignment="center" w:leader="none"/>
    </w:r>
    <w:r w:rsidR="009A0019" w:rsidRPr="007D30DF">
      <w:t xml:space="preserve">Annotation </w:t>
    </w:r>
    <w:r w:rsidR="00CE6FD9" w:rsidRPr="00BB2BD6">
      <w:t>Correction</w:t>
    </w:r>
    <w:r w:rsidR="00CE6FD9" w:rsidRPr="007D30DF">
      <w:t xml:space="preserve"> </w:t>
    </w:r>
    <w:r w:rsidR="009A0019" w:rsidRPr="007D30DF">
      <w:t>for Plant Disease Detectio</w:t>
    </w:r>
    <w:r w:rsidR="009A0019">
      <w:t>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8A4BC" w14:textId="75E85DC1" w:rsidR="00686C9D" w:rsidRPr="00A53000" w:rsidRDefault="00C52A7B" w:rsidP="00CE6FD9">
    <w:pPr>
      <w:pStyle w:val="Header"/>
      <w:jc w:val="right"/>
    </w:pPr>
    <w:r w:rsidRPr="007E3148">
      <w:ptab w:relativeTo="margin" w:alignment="center" w:leader="none"/>
    </w:r>
    <w:r w:rsidR="007D30DF" w:rsidRPr="007D30DF">
      <w:t xml:space="preserve">Annotation </w:t>
    </w:r>
    <w:r w:rsidR="00CE6FD9" w:rsidRPr="00BB2BD6">
      <w:t>Correction</w:t>
    </w:r>
    <w:r w:rsidR="00CE6FD9" w:rsidRPr="007D30DF">
      <w:t xml:space="preserve"> </w:t>
    </w:r>
    <w:r w:rsidR="007D30DF" w:rsidRPr="007D30DF">
      <w:t>for Plant Disease Detection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27F1" w14:textId="77777777" w:rsidR="00686C9D" w:rsidRDefault="005A1D84" w:rsidP="00A53000">
    <w:pPr>
      <w:pStyle w:val="Header"/>
    </w:pPr>
    <w:r w:rsidRPr="005A1D84">
      <w:rPr>
        <w:noProof/>
        <w:color w:val="A6A6A6" w:themeColor="background1" w:themeShade="A6"/>
        <w:lang w:val="en-GB" w:eastAsia="en-GB"/>
      </w:rPr>
      <w:drawing>
        <wp:inline distT="0" distB="0" distL="0" distR="0" wp14:anchorId="56C3F4FE" wp14:editId="369AA4D1">
          <wp:extent cx="1382534" cy="497091"/>
          <wp:effectExtent l="0" t="0" r="0" b="0"/>
          <wp:docPr id="1382698661" name="图片 1382698661"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B7666"/>
    <w:multiLevelType w:val="multilevel"/>
    <w:tmpl w:val="4432892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700C60"/>
    <w:multiLevelType w:val="hybridMultilevel"/>
    <w:tmpl w:val="C3C60D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E73DC0"/>
    <w:multiLevelType w:val="multilevel"/>
    <w:tmpl w:val="35A2FC2A"/>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b w:val="0"/>
        <w:bCs/>
        <w:i/>
        <w:iCs w:val="0"/>
        <w:sz w:val="24"/>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AA64BE"/>
    <w:multiLevelType w:val="multilevel"/>
    <w:tmpl w:val="35A2FC2A"/>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b w:val="0"/>
        <w:bCs/>
        <w:i/>
        <w:iCs w:val="0"/>
        <w:sz w:val="24"/>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1C8A03CD"/>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D6562D2"/>
    <w:multiLevelType w:val="multilevel"/>
    <w:tmpl w:val="35A2FC2A"/>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b w:val="0"/>
        <w:bCs/>
        <w:i/>
        <w:iCs w:val="0"/>
        <w:sz w:val="24"/>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7" w15:restartNumberingAfterBreak="0">
    <w:nsid w:val="1E8D42F9"/>
    <w:multiLevelType w:val="hybridMultilevel"/>
    <w:tmpl w:val="296C88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EC0601A"/>
    <w:multiLevelType w:val="multilevel"/>
    <w:tmpl w:val="C6A8CCEA"/>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9"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277160EC"/>
    <w:multiLevelType w:val="hybridMultilevel"/>
    <w:tmpl w:val="FC98D764"/>
    <w:lvl w:ilvl="0" w:tplc="28F22872">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2C880CDE"/>
    <w:multiLevelType w:val="multilevel"/>
    <w:tmpl w:val="35A2FC2A"/>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b w:val="0"/>
        <w:bCs/>
        <w:i/>
        <w:iCs w:val="0"/>
        <w:sz w:val="24"/>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2" w15:restartNumberingAfterBreak="0">
    <w:nsid w:val="302A7CAC"/>
    <w:multiLevelType w:val="multilevel"/>
    <w:tmpl w:val="C6A8CCEA"/>
    <w:numStyleLink w:val="Headings"/>
  </w:abstractNum>
  <w:abstractNum w:abstractNumId="13" w15:restartNumberingAfterBreak="0">
    <w:nsid w:val="34816895"/>
    <w:multiLevelType w:val="hybridMultilevel"/>
    <w:tmpl w:val="CA9678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6D30736"/>
    <w:multiLevelType w:val="hybridMultilevel"/>
    <w:tmpl w:val="BC1E7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17787E"/>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AE92CDE"/>
    <w:multiLevelType w:val="hybridMultilevel"/>
    <w:tmpl w:val="294E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B8811BB"/>
    <w:multiLevelType w:val="multilevel"/>
    <w:tmpl w:val="3B8811B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C1539C0"/>
    <w:multiLevelType w:val="hybridMultilevel"/>
    <w:tmpl w:val="675E0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861363"/>
    <w:multiLevelType w:val="hybridMultilevel"/>
    <w:tmpl w:val="DAEAC9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08E502C"/>
    <w:multiLevelType w:val="hybridMultilevel"/>
    <w:tmpl w:val="C2165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4216449"/>
    <w:multiLevelType w:val="hybridMultilevel"/>
    <w:tmpl w:val="60E244E0"/>
    <w:lvl w:ilvl="0" w:tplc="BB925A6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43C6764"/>
    <w:multiLevelType w:val="hybridMultilevel"/>
    <w:tmpl w:val="FCC0EE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D8113DE"/>
    <w:multiLevelType w:val="multilevel"/>
    <w:tmpl w:val="ADB20CA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2290D83"/>
    <w:multiLevelType w:val="hybridMultilevel"/>
    <w:tmpl w:val="D1E4BA92"/>
    <w:lvl w:ilvl="0" w:tplc="E9807BE6">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624086"/>
    <w:multiLevelType w:val="hybridMultilevel"/>
    <w:tmpl w:val="46C69A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DBC6F29"/>
    <w:multiLevelType w:val="multilevel"/>
    <w:tmpl w:val="C6A8CCEA"/>
    <w:numStyleLink w:val="Headings"/>
  </w:abstractNum>
  <w:abstractNum w:abstractNumId="29" w15:restartNumberingAfterBreak="0">
    <w:nsid w:val="7F983756"/>
    <w:multiLevelType w:val="multilevel"/>
    <w:tmpl w:val="F300CEF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116408426">
    <w:abstractNumId w:val="0"/>
  </w:num>
  <w:num w:numId="2" w16cid:durableId="1075976085">
    <w:abstractNumId w:val="24"/>
  </w:num>
  <w:num w:numId="3" w16cid:durableId="1638073107">
    <w:abstractNumId w:val="3"/>
  </w:num>
  <w:num w:numId="4" w16cid:durableId="254291181">
    <w:abstractNumId w:val="26"/>
  </w:num>
  <w:num w:numId="5" w16cid:durableId="8253211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00451250">
    <w:abstractNumId w:val="20"/>
  </w:num>
  <w:num w:numId="7" w16cid:durableId="667752684">
    <w:abstractNumId w:val="16"/>
  </w:num>
  <w:num w:numId="8" w16cid:durableId="1703705697">
    <w:abstractNumId w:val="14"/>
  </w:num>
  <w:num w:numId="9" w16cid:durableId="1221164447">
    <w:abstractNumId w:val="18"/>
  </w:num>
  <w:num w:numId="10" w16cid:durableId="797189707">
    <w:abstractNumId w:val="15"/>
  </w:num>
  <w:num w:numId="11" w16cid:durableId="1392188328">
    <w:abstractNumId w:val="5"/>
  </w:num>
  <w:num w:numId="12" w16cid:durableId="512185572">
    <w:abstractNumId w:val="29"/>
  </w:num>
  <w:num w:numId="13" w16cid:durableId="1186165454">
    <w:abstractNumId w:val="23"/>
  </w:num>
  <w:num w:numId="14" w16cid:durableId="823813279">
    <w:abstractNumId w:val="9"/>
  </w:num>
  <w:num w:numId="15" w16cid:durableId="738865159">
    <w:abstractNumId w:val="21"/>
  </w:num>
  <w:num w:numId="16" w16cid:durableId="1942370462">
    <w:abstractNumId w:val="25"/>
  </w:num>
  <w:num w:numId="17" w16cid:durableId="1963077948">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18" w16cid:durableId="177474609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13458720">
    <w:abstractNumId w:val="12"/>
  </w:num>
  <w:num w:numId="20" w16cid:durableId="432359249">
    <w:abstractNumId w:val="28"/>
  </w:num>
  <w:num w:numId="21" w16cid:durableId="1353261668">
    <w:abstractNumId w:val="8"/>
  </w:num>
  <w:num w:numId="22" w16cid:durableId="1667052604">
    <w:abstractNumId w:val="8"/>
    <w:lvlOverride w:ilvl="0">
      <w:startOverride w:val="1"/>
      <w:lvl w:ilvl="0">
        <w:start w:val="1"/>
        <w:numFmt w:val="decimal"/>
        <w:pStyle w:val="Heading1"/>
        <w:lvlText w:val="%1"/>
        <w:lvlJc w:val="left"/>
        <w:pPr>
          <w:tabs>
            <w:tab w:val="num" w:pos="567"/>
          </w:tabs>
          <w:ind w:left="567" w:hanging="567"/>
        </w:pPr>
      </w:lvl>
    </w:lvlOverride>
    <w:lvlOverride w:ilvl="1">
      <w:startOverride w:val="1"/>
      <w:lvl w:ilvl="1">
        <w:start w:val="1"/>
        <w:numFmt w:val="decimal"/>
        <w:pStyle w:val="Heading2"/>
        <w:lvlText w:val="%1.%2"/>
        <w:lvlJc w:val="left"/>
        <w:pPr>
          <w:tabs>
            <w:tab w:val="num" w:pos="567"/>
          </w:tabs>
          <w:ind w:left="567" w:hanging="567"/>
        </w:pPr>
      </w:lvl>
    </w:lvlOverride>
    <w:lvlOverride w:ilvl="2">
      <w:startOverride w:val="1"/>
      <w:lvl w:ilvl="2">
        <w:start w:val="1"/>
        <w:numFmt w:val="decimal"/>
        <w:pStyle w:val="Heading3"/>
        <w:lvlText w:val=""/>
        <w:lvlJc w:val="left"/>
      </w:lvl>
    </w:lvlOverride>
    <w:lvlOverride w:ilvl="3">
      <w:startOverride w:val="1"/>
      <w:lvl w:ilvl="3">
        <w:start w:val="1"/>
        <w:numFmt w:val="decimal"/>
        <w:pStyle w:val="Heading4"/>
        <w:lvlText w:val=""/>
        <w:lvlJc w:val="left"/>
      </w:lvl>
    </w:lvlOverride>
    <w:lvlOverride w:ilvl="4">
      <w:startOverride w:val="1"/>
      <w:lvl w:ilvl="4">
        <w:start w:val="1"/>
        <w:numFmt w:val="decimal"/>
        <w:pStyle w:val="Heading5"/>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3" w16cid:durableId="111944364">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24" w16cid:durableId="804857935">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25" w16cid:durableId="1842037958">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26" w16cid:durableId="889682850">
    <w:abstractNumId w:val="17"/>
  </w:num>
  <w:num w:numId="27" w16cid:durableId="535657049">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28" w16cid:durableId="995109590">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29" w16cid:durableId="749542504">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30" w16cid:durableId="1940604478">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31" w16cid:durableId="516509027">
    <w:abstractNumId w:val="7"/>
  </w:num>
  <w:num w:numId="32" w16cid:durableId="1319115627">
    <w:abstractNumId w:val="1"/>
  </w:num>
  <w:num w:numId="33" w16cid:durableId="387068099">
    <w:abstractNumId w:val="27"/>
  </w:num>
  <w:num w:numId="34" w16cid:durableId="139689637">
    <w:abstractNumId w:val="22"/>
  </w:num>
  <w:num w:numId="35" w16cid:durableId="1290631033">
    <w:abstractNumId w:val="19"/>
  </w:num>
  <w:num w:numId="36" w16cid:durableId="335958329">
    <w:abstractNumId w:val="13"/>
  </w:num>
  <w:num w:numId="37" w16cid:durableId="1183282442">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38" w16cid:durableId="1672291979">
    <w:abstractNumId w:val="11"/>
  </w:num>
  <w:num w:numId="39" w16cid:durableId="565798940">
    <w:abstractNumId w:val="4"/>
  </w:num>
  <w:num w:numId="40" w16cid:durableId="120656992">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41" w16cid:durableId="2131046410">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42" w16cid:durableId="603150813">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43" w16cid:durableId="449007863">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44" w16cid:durableId="2060981352">
    <w:abstractNumId w:val="8"/>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45" w16cid:durableId="1071151903">
    <w:abstractNumId w:val="2"/>
  </w:num>
  <w:num w:numId="46" w16cid:durableId="1679231605">
    <w:abstractNumId w:val="6"/>
  </w:num>
  <w:num w:numId="47" w16cid:durableId="21123056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proofState w:spelling="clean" w:grammar="clean"/>
  <w:attachedTemplate r:id="rId1"/>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LM0NDK3NDS3NAJCEyUdpeDU4uLM/DyQAkPDWgAcfTGHLQAAAA=="/>
    <w:docVar w:name="EN.InstantFormat" w:val="&lt;ENInstantFormat&gt;&lt;Enabled&gt;1&lt;/Enabled&gt;&lt;ScanUnformatted&gt;1&lt;/ScanUnformatted&gt;&lt;ScanChanges&gt;1&lt;/ScanChanges&gt;&lt;Suspended&gt;0&lt;/Suspended&gt;&lt;/ENInstantFormat&gt;"/>
    <w:docVar w:name="EN.Layout" w:val="&lt;ENLayout&gt;&lt;Style&gt;Harvard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davrxdxhv0527edw5yx2fejx2rwavf0fss2&quot;&gt;My EndNote Library&lt;record-ids&gt;&lt;item&gt;2&lt;/item&gt;&lt;item&gt;3&lt;/item&gt;&lt;item&gt;4&lt;/item&gt;&lt;item&gt;6&lt;/item&gt;&lt;item&gt;8&lt;/item&gt;&lt;item&gt;9&lt;/item&gt;&lt;item&gt;10&lt;/item&gt;&lt;item&gt;11&lt;/item&gt;&lt;item&gt;12&lt;/item&gt;&lt;item&gt;13&lt;/item&gt;&lt;item&gt;14&lt;/item&gt;&lt;item&gt;15&lt;/item&gt;&lt;item&gt;16&lt;/item&gt;&lt;item&gt;17&lt;/item&gt;&lt;item&gt;18&lt;/item&gt;&lt;item&gt;19&lt;/item&gt;&lt;item&gt;21&lt;/item&gt;&lt;item&gt;22&lt;/item&gt;&lt;item&gt;23&lt;/item&gt;&lt;item&gt;24&lt;/item&gt;&lt;item&gt;25&lt;/item&gt;&lt;item&gt;26&lt;/item&gt;&lt;item&gt;27&lt;/item&gt;&lt;item&gt;28&lt;/item&gt;&lt;item&gt;29&lt;/item&gt;&lt;item&gt;30&lt;/item&gt;&lt;item&gt;32&lt;/item&gt;&lt;item&gt;33&lt;/item&gt;&lt;item&gt;34&lt;/item&gt;&lt;item&gt;35&lt;/item&gt;&lt;item&gt;36&lt;/item&gt;&lt;item&gt;37&lt;/item&gt;&lt;item&gt;38&lt;/item&gt;&lt;item&gt;39&lt;/item&gt;&lt;item&gt;42&lt;/item&gt;&lt;item&gt;43&lt;/item&gt;&lt;item&gt;44&lt;/item&gt;&lt;item&gt;49&lt;/item&gt;&lt;item&gt;50&lt;/item&gt;&lt;item&gt;52&lt;/item&gt;&lt;item&gt;53&lt;/item&gt;&lt;item&gt;54&lt;/item&gt;&lt;item&gt;55&lt;/item&gt;&lt;item&gt;56&lt;/item&gt;&lt;item&gt;57&lt;/item&gt;&lt;item&gt;58&lt;/item&gt;&lt;item&gt;61&lt;/item&gt;&lt;item&gt;63&lt;/item&gt;&lt;item&gt;65&lt;/item&gt;&lt;item&gt;66&lt;/item&gt;&lt;item&gt;67&lt;/item&gt;&lt;item&gt;68&lt;/item&gt;&lt;item&gt;69&lt;/item&gt;&lt;item&gt;74&lt;/item&gt;&lt;item&gt;76&lt;/item&gt;&lt;/record-ids&gt;&lt;/item&gt;&lt;/Libraries&gt;"/>
  </w:docVars>
  <w:rsids>
    <w:rsidRoot w:val="00681821"/>
    <w:rsid w:val="00001CF4"/>
    <w:rsid w:val="0000201E"/>
    <w:rsid w:val="0000224F"/>
    <w:rsid w:val="000027BA"/>
    <w:rsid w:val="00002E9B"/>
    <w:rsid w:val="00004B42"/>
    <w:rsid w:val="00004BFC"/>
    <w:rsid w:val="00004C26"/>
    <w:rsid w:val="0000758E"/>
    <w:rsid w:val="00007E53"/>
    <w:rsid w:val="0001012B"/>
    <w:rsid w:val="000107DB"/>
    <w:rsid w:val="000112B2"/>
    <w:rsid w:val="000114B6"/>
    <w:rsid w:val="0001393B"/>
    <w:rsid w:val="00015C2C"/>
    <w:rsid w:val="00016310"/>
    <w:rsid w:val="00016511"/>
    <w:rsid w:val="000170BB"/>
    <w:rsid w:val="000201E3"/>
    <w:rsid w:val="000208DA"/>
    <w:rsid w:val="0002370F"/>
    <w:rsid w:val="0002392B"/>
    <w:rsid w:val="000251F7"/>
    <w:rsid w:val="00027278"/>
    <w:rsid w:val="00031572"/>
    <w:rsid w:val="000322B2"/>
    <w:rsid w:val="00032403"/>
    <w:rsid w:val="00032BCD"/>
    <w:rsid w:val="00033620"/>
    <w:rsid w:val="00034235"/>
    <w:rsid w:val="00034304"/>
    <w:rsid w:val="00035434"/>
    <w:rsid w:val="00036812"/>
    <w:rsid w:val="00036E68"/>
    <w:rsid w:val="00037475"/>
    <w:rsid w:val="000402AA"/>
    <w:rsid w:val="000415D9"/>
    <w:rsid w:val="000428A4"/>
    <w:rsid w:val="000439D0"/>
    <w:rsid w:val="00043D03"/>
    <w:rsid w:val="00044137"/>
    <w:rsid w:val="00044418"/>
    <w:rsid w:val="0004502D"/>
    <w:rsid w:val="0004555F"/>
    <w:rsid w:val="00045678"/>
    <w:rsid w:val="000458E4"/>
    <w:rsid w:val="00046395"/>
    <w:rsid w:val="00050CA0"/>
    <w:rsid w:val="00052F62"/>
    <w:rsid w:val="000536A9"/>
    <w:rsid w:val="0005399E"/>
    <w:rsid w:val="00053BED"/>
    <w:rsid w:val="000544A1"/>
    <w:rsid w:val="00054562"/>
    <w:rsid w:val="00054682"/>
    <w:rsid w:val="00054CF2"/>
    <w:rsid w:val="00054E19"/>
    <w:rsid w:val="00055292"/>
    <w:rsid w:val="00055B6A"/>
    <w:rsid w:val="00055E11"/>
    <w:rsid w:val="00056129"/>
    <w:rsid w:val="000577D9"/>
    <w:rsid w:val="0006147E"/>
    <w:rsid w:val="0006172D"/>
    <w:rsid w:val="00063152"/>
    <w:rsid w:val="00063601"/>
    <w:rsid w:val="00063BC5"/>
    <w:rsid w:val="00063D84"/>
    <w:rsid w:val="00064458"/>
    <w:rsid w:val="00064A49"/>
    <w:rsid w:val="000657DD"/>
    <w:rsid w:val="0006636D"/>
    <w:rsid w:val="00066F4D"/>
    <w:rsid w:val="000673CE"/>
    <w:rsid w:val="00067B89"/>
    <w:rsid w:val="00071414"/>
    <w:rsid w:val="000718F8"/>
    <w:rsid w:val="00072444"/>
    <w:rsid w:val="000729BB"/>
    <w:rsid w:val="00072D73"/>
    <w:rsid w:val="00073352"/>
    <w:rsid w:val="00074537"/>
    <w:rsid w:val="000766C4"/>
    <w:rsid w:val="00077D53"/>
    <w:rsid w:val="00081394"/>
    <w:rsid w:val="000814ED"/>
    <w:rsid w:val="00081D63"/>
    <w:rsid w:val="000824EF"/>
    <w:rsid w:val="000840D3"/>
    <w:rsid w:val="00084CEC"/>
    <w:rsid w:val="0008559E"/>
    <w:rsid w:val="00086D3F"/>
    <w:rsid w:val="00087238"/>
    <w:rsid w:val="00091540"/>
    <w:rsid w:val="00091639"/>
    <w:rsid w:val="000924E7"/>
    <w:rsid w:val="000927B2"/>
    <w:rsid w:val="0009548C"/>
    <w:rsid w:val="000968AA"/>
    <w:rsid w:val="00096CE6"/>
    <w:rsid w:val="00097AF0"/>
    <w:rsid w:val="000A0D13"/>
    <w:rsid w:val="000A197C"/>
    <w:rsid w:val="000A226B"/>
    <w:rsid w:val="000A3899"/>
    <w:rsid w:val="000A3E7F"/>
    <w:rsid w:val="000A4BEE"/>
    <w:rsid w:val="000A4E36"/>
    <w:rsid w:val="000A6515"/>
    <w:rsid w:val="000A7BA7"/>
    <w:rsid w:val="000B09C4"/>
    <w:rsid w:val="000B133D"/>
    <w:rsid w:val="000B1517"/>
    <w:rsid w:val="000B1630"/>
    <w:rsid w:val="000B2F24"/>
    <w:rsid w:val="000B34BD"/>
    <w:rsid w:val="000B378C"/>
    <w:rsid w:val="000B4AF7"/>
    <w:rsid w:val="000B4CB5"/>
    <w:rsid w:val="000B594C"/>
    <w:rsid w:val="000B6736"/>
    <w:rsid w:val="000C0A76"/>
    <w:rsid w:val="000C0AEA"/>
    <w:rsid w:val="000C1213"/>
    <w:rsid w:val="000C1B7D"/>
    <w:rsid w:val="000C2AA3"/>
    <w:rsid w:val="000C2B5D"/>
    <w:rsid w:val="000C4BED"/>
    <w:rsid w:val="000C5837"/>
    <w:rsid w:val="000C69D6"/>
    <w:rsid w:val="000C7684"/>
    <w:rsid w:val="000C7E2A"/>
    <w:rsid w:val="000D026D"/>
    <w:rsid w:val="000D0856"/>
    <w:rsid w:val="000D0FD0"/>
    <w:rsid w:val="000D1011"/>
    <w:rsid w:val="000D1E6C"/>
    <w:rsid w:val="000D2269"/>
    <w:rsid w:val="000D285B"/>
    <w:rsid w:val="000D2B04"/>
    <w:rsid w:val="000D2ED1"/>
    <w:rsid w:val="000D31FD"/>
    <w:rsid w:val="000D4470"/>
    <w:rsid w:val="000D5C5D"/>
    <w:rsid w:val="000D5CCE"/>
    <w:rsid w:val="000D67F3"/>
    <w:rsid w:val="000D7EB6"/>
    <w:rsid w:val="000E06CD"/>
    <w:rsid w:val="000E1036"/>
    <w:rsid w:val="000E10B7"/>
    <w:rsid w:val="000E162D"/>
    <w:rsid w:val="000E2320"/>
    <w:rsid w:val="000E2633"/>
    <w:rsid w:val="000E3512"/>
    <w:rsid w:val="000E471E"/>
    <w:rsid w:val="000E4F98"/>
    <w:rsid w:val="000E530D"/>
    <w:rsid w:val="000E5CDB"/>
    <w:rsid w:val="000E6891"/>
    <w:rsid w:val="000E7005"/>
    <w:rsid w:val="000F08B7"/>
    <w:rsid w:val="000F0B2F"/>
    <w:rsid w:val="000F1D85"/>
    <w:rsid w:val="000F38F2"/>
    <w:rsid w:val="000F3ABC"/>
    <w:rsid w:val="000F4BC3"/>
    <w:rsid w:val="000F4CFB"/>
    <w:rsid w:val="000F73B9"/>
    <w:rsid w:val="00100FCF"/>
    <w:rsid w:val="00101E88"/>
    <w:rsid w:val="001027F2"/>
    <w:rsid w:val="00103A64"/>
    <w:rsid w:val="00103D42"/>
    <w:rsid w:val="00104DBC"/>
    <w:rsid w:val="00105525"/>
    <w:rsid w:val="00105DA9"/>
    <w:rsid w:val="00106AD9"/>
    <w:rsid w:val="00107E50"/>
    <w:rsid w:val="00113712"/>
    <w:rsid w:val="00113896"/>
    <w:rsid w:val="00113E6B"/>
    <w:rsid w:val="00115EC2"/>
    <w:rsid w:val="00117666"/>
    <w:rsid w:val="001177F1"/>
    <w:rsid w:val="00120012"/>
    <w:rsid w:val="001202AA"/>
    <w:rsid w:val="00120E95"/>
    <w:rsid w:val="00121A95"/>
    <w:rsid w:val="001221C6"/>
    <w:rsid w:val="001223A7"/>
    <w:rsid w:val="001236F5"/>
    <w:rsid w:val="00123A2A"/>
    <w:rsid w:val="00124D79"/>
    <w:rsid w:val="001252A8"/>
    <w:rsid w:val="00126441"/>
    <w:rsid w:val="00126CEF"/>
    <w:rsid w:val="00127338"/>
    <w:rsid w:val="001275B1"/>
    <w:rsid w:val="00131E73"/>
    <w:rsid w:val="00132340"/>
    <w:rsid w:val="00133077"/>
    <w:rsid w:val="00133257"/>
    <w:rsid w:val="00134256"/>
    <w:rsid w:val="00137908"/>
    <w:rsid w:val="00137BE6"/>
    <w:rsid w:val="00140DE1"/>
    <w:rsid w:val="00141884"/>
    <w:rsid w:val="001428D3"/>
    <w:rsid w:val="00143E26"/>
    <w:rsid w:val="00144572"/>
    <w:rsid w:val="001454EB"/>
    <w:rsid w:val="001467F0"/>
    <w:rsid w:val="00147395"/>
    <w:rsid w:val="001519B5"/>
    <w:rsid w:val="00152181"/>
    <w:rsid w:val="0015236A"/>
    <w:rsid w:val="00152D2B"/>
    <w:rsid w:val="0015511A"/>
    <w:rsid w:val="001552C9"/>
    <w:rsid w:val="00157224"/>
    <w:rsid w:val="001575E7"/>
    <w:rsid w:val="00161742"/>
    <w:rsid w:val="00161DA9"/>
    <w:rsid w:val="00165A1E"/>
    <w:rsid w:val="00165F40"/>
    <w:rsid w:val="00167FED"/>
    <w:rsid w:val="00171BC5"/>
    <w:rsid w:val="00172B50"/>
    <w:rsid w:val="00173A38"/>
    <w:rsid w:val="00174E1D"/>
    <w:rsid w:val="0017733E"/>
    <w:rsid w:val="00177C4A"/>
    <w:rsid w:val="00177D84"/>
    <w:rsid w:val="001815E7"/>
    <w:rsid w:val="001826AE"/>
    <w:rsid w:val="001848A7"/>
    <w:rsid w:val="001858BD"/>
    <w:rsid w:val="00187000"/>
    <w:rsid w:val="001908F5"/>
    <w:rsid w:val="0019260A"/>
    <w:rsid w:val="00192DEB"/>
    <w:rsid w:val="001964EF"/>
    <w:rsid w:val="00196EAC"/>
    <w:rsid w:val="00197954"/>
    <w:rsid w:val="001A0838"/>
    <w:rsid w:val="001A0894"/>
    <w:rsid w:val="001A1492"/>
    <w:rsid w:val="001A2859"/>
    <w:rsid w:val="001A2B31"/>
    <w:rsid w:val="001A2E87"/>
    <w:rsid w:val="001A3F34"/>
    <w:rsid w:val="001B10B7"/>
    <w:rsid w:val="001B1A2C"/>
    <w:rsid w:val="001B1AF3"/>
    <w:rsid w:val="001B2860"/>
    <w:rsid w:val="001B299F"/>
    <w:rsid w:val="001B406C"/>
    <w:rsid w:val="001B46D6"/>
    <w:rsid w:val="001B5E2C"/>
    <w:rsid w:val="001C1175"/>
    <w:rsid w:val="001C1350"/>
    <w:rsid w:val="001C214C"/>
    <w:rsid w:val="001C2853"/>
    <w:rsid w:val="001C35EF"/>
    <w:rsid w:val="001C4684"/>
    <w:rsid w:val="001C5452"/>
    <w:rsid w:val="001C6F36"/>
    <w:rsid w:val="001D1679"/>
    <w:rsid w:val="001D2723"/>
    <w:rsid w:val="001D3F06"/>
    <w:rsid w:val="001D4ECB"/>
    <w:rsid w:val="001D5C23"/>
    <w:rsid w:val="001D5C2B"/>
    <w:rsid w:val="001D6863"/>
    <w:rsid w:val="001D6E32"/>
    <w:rsid w:val="001D7593"/>
    <w:rsid w:val="001E1090"/>
    <w:rsid w:val="001E16C5"/>
    <w:rsid w:val="001E2257"/>
    <w:rsid w:val="001E3554"/>
    <w:rsid w:val="001E3D53"/>
    <w:rsid w:val="001E5F3D"/>
    <w:rsid w:val="001E62FF"/>
    <w:rsid w:val="001E6485"/>
    <w:rsid w:val="001E6B8C"/>
    <w:rsid w:val="001E6EB3"/>
    <w:rsid w:val="001F0249"/>
    <w:rsid w:val="001F0D93"/>
    <w:rsid w:val="001F1068"/>
    <w:rsid w:val="001F13B2"/>
    <w:rsid w:val="001F279B"/>
    <w:rsid w:val="001F2B74"/>
    <w:rsid w:val="001F48AE"/>
    <w:rsid w:val="001F4C07"/>
    <w:rsid w:val="001F519E"/>
    <w:rsid w:val="001F59F2"/>
    <w:rsid w:val="00200D7A"/>
    <w:rsid w:val="002010E2"/>
    <w:rsid w:val="00201C6D"/>
    <w:rsid w:val="002029B2"/>
    <w:rsid w:val="0020368A"/>
    <w:rsid w:val="0020400E"/>
    <w:rsid w:val="00204E91"/>
    <w:rsid w:val="002054F8"/>
    <w:rsid w:val="00205800"/>
    <w:rsid w:val="00206A95"/>
    <w:rsid w:val="00207CCE"/>
    <w:rsid w:val="002104D6"/>
    <w:rsid w:val="00212ED5"/>
    <w:rsid w:val="002144A4"/>
    <w:rsid w:val="00215A53"/>
    <w:rsid w:val="00216468"/>
    <w:rsid w:val="00216F5C"/>
    <w:rsid w:val="00217015"/>
    <w:rsid w:val="00217519"/>
    <w:rsid w:val="00220AEA"/>
    <w:rsid w:val="002212B6"/>
    <w:rsid w:val="00221D2E"/>
    <w:rsid w:val="00221E6B"/>
    <w:rsid w:val="00224BB4"/>
    <w:rsid w:val="00224C26"/>
    <w:rsid w:val="002259A3"/>
    <w:rsid w:val="0022644F"/>
    <w:rsid w:val="00226954"/>
    <w:rsid w:val="002275A7"/>
    <w:rsid w:val="00230D89"/>
    <w:rsid w:val="0023140D"/>
    <w:rsid w:val="002333DC"/>
    <w:rsid w:val="002361C4"/>
    <w:rsid w:val="0023648C"/>
    <w:rsid w:val="002368E6"/>
    <w:rsid w:val="0023766B"/>
    <w:rsid w:val="0024187C"/>
    <w:rsid w:val="00241BDE"/>
    <w:rsid w:val="002422B7"/>
    <w:rsid w:val="00243AF5"/>
    <w:rsid w:val="00243E21"/>
    <w:rsid w:val="002447E6"/>
    <w:rsid w:val="002454B6"/>
    <w:rsid w:val="00246B3B"/>
    <w:rsid w:val="00247BF9"/>
    <w:rsid w:val="00247D75"/>
    <w:rsid w:val="00247F31"/>
    <w:rsid w:val="00247F80"/>
    <w:rsid w:val="00250011"/>
    <w:rsid w:val="00251149"/>
    <w:rsid w:val="002517EB"/>
    <w:rsid w:val="0025357D"/>
    <w:rsid w:val="00253F0C"/>
    <w:rsid w:val="0025419A"/>
    <w:rsid w:val="00254775"/>
    <w:rsid w:val="00254FAB"/>
    <w:rsid w:val="002551BD"/>
    <w:rsid w:val="002553E9"/>
    <w:rsid w:val="00255AE3"/>
    <w:rsid w:val="00255D7E"/>
    <w:rsid w:val="002564B2"/>
    <w:rsid w:val="002569B3"/>
    <w:rsid w:val="002577C4"/>
    <w:rsid w:val="002602B2"/>
    <w:rsid w:val="00261E17"/>
    <w:rsid w:val="00261EE5"/>
    <w:rsid w:val="002629A3"/>
    <w:rsid w:val="002629BF"/>
    <w:rsid w:val="002629D9"/>
    <w:rsid w:val="00262B03"/>
    <w:rsid w:val="0026338D"/>
    <w:rsid w:val="00264B42"/>
    <w:rsid w:val="00264FD0"/>
    <w:rsid w:val="00265660"/>
    <w:rsid w:val="00265BE3"/>
    <w:rsid w:val="00265E06"/>
    <w:rsid w:val="00267461"/>
    <w:rsid w:val="00267D18"/>
    <w:rsid w:val="002722CC"/>
    <w:rsid w:val="00272462"/>
    <w:rsid w:val="0027329C"/>
    <w:rsid w:val="00273BBE"/>
    <w:rsid w:val="00273DEE"/>
    <w:rsid w:val="00273DF2"/>
    <w:rsid w:val="00274337"/>
    <w:rsid w:val="00275104"/>
    <w:rsid w:val="0027649E"/>
    <w:rsid w:val="00276A11"/>
    <w:rsid w:val="00280430"/>
    <w:rsid w:val="0028294A"/>
    <w:rsid w:val="002830D5"/>
    <w:rsid w:val="002848F7"/>
    <w:rsid w:val="00284FD8"/>
    <w:rsid w:val="00285386"/>
    <w:rsid w:val="00286858"/>
    <w:rsid w:val="002868E2"/>
    <w:rsid w:val="002869C3"/>
    <w:rsid w:val="00290A3C"/>
    <w:rsid w:val="002911F3"/>
    <w:rsid w:val="00291597"/>
    <w:rsid w:val="002936E4"/>
    <w:rsid w:val="00296B88"/>
    <w:rsid w:val="002A080B"/>
    <w:rsid w:val="002A28A5"/>
    <w:rsid w:val="002A2AB4"/>
    <w:rsid w:val="002A2FE8"/>
    <w:rsid w:val="002A31D9"/>
    <w:rsid w:val="002A5101"/>
    <w:rsid w:val="002A5668"/>
    <w:rsid w:val="002A75C0"/>
    <w:rsid w:val="002A7615"/>
    <w:rsid w:val="002A792F"/>
    <w:rsid w:val="002B0664"/>
    <w:rsid w:val="002B1E9C"/>
    <w:rsid w:val="002B23F8"/>
    <w:rsid w:val="002B3F4E"/>
    <w:rsid w:val="002C0C43"/>
    <w:rsid w:val="002C13A6"/>
    <w:rsid w:val="002C321B"/>
    <w:rsid w:val="002C4652"/>
    <w:rsid w:val="002C6224"/>
    <w:rsid w:val="002C6234"/>
    <w:rsid w:val="002C6641"/>
    <w:rsid w:val="002C6B8E"/>
    <w:rsid w:val="002C74CA"/>
    <w:rsid w:val="002C756B"/>
    <w:rsid w:val="002C7A79"/>
    <w:rsid w:val="002D18BE"/>
    <w:rsid w:val="002D301A"/>
    <w:rsid w:val="002D4AB4"/>
    <w:rsid w:val="002D59D6"/>
    <w:rsid w:val="002D5A4B"/>
    <w:rsid w:val="002D6BBA"/>
    <w:rsid w:val="002D7D7D"/>
    <w:rsid w:val="002E0517"/>
    <w:rsid w:val="002E09B2"/>
    <w:rsid w:val="002E2115"/>
    <w:rsid w:val="002E3481"/>
    <w:rsid w:val="002E38F6"/>
    <w:rsid w:val="002E3B62"/>
    <w:rsid w:val="002E5B9E"/>
    <w:rsid w:val="002E6F42"/>
    <w:rsid w:val="002E73BB"/>
    <w:rsid w:val="002F1192"/>
    <w:rsid w:val="002F1F0E"/>
    <w:rsid w:val="002F1FA9"/>
    <w:rsid w:val="002F3408"/>
    <w:rsid w:val="002F3B29"/>
    <w:rsid w:val="002F4665"/>
    <w:rsid w:val="002F744D"/>
    <w:rsid w:val="002F7BB0"/>
    <w:rsid w:val="00301AFD"/>
    <w:rsid w:val="00303DE6"/>
    <w:rsid w:val="00305916"/>
    <w:rsid w:val="00307318"/>
    <w:rsid w:val="00307323"/>
    <w:rsid w:val="003100AB"/>
    <w:rsid w:val="00310124"/>
    <w:rsid w:val="00311337"/>
    <w:rsid w:val="00312382"/>
    <w:rsid w:val="00312A7E"/>
    <w:rsid w:val="003136D3"/>
    <w:rsid w:val="00313BA1"/>
    <w:rsid w:val="00313E03"/>
    <w:rsid w:val="00314C69"/>
    <w:rsid w:val="00315C72"/>
    <w:rsid w:val="003162A8"/>
    <w:rsid w:val="00316B6E"/>
    <w:rsid w:val="0031704A"/>
    <w:rsid w:val="003170C9"/>
    <w:rsid w:val="0031721E"/>
    <w:rsid w:val="00317585"/>
    <w:rsid w:val="00320CF5"/>
    <w:rsid w:val="00320E4B"/>
    <w:rsid w:val="00320F41"/>
    <w:rsid w:val="00320FF9"/>
    <w:rsid w:val="003219C9"/>
    <w:rsid w:val="00321C8F"/>
    <w:rsid w:val="00321E8E"/>
    <w:rsid w:val="003225E2"/>
    <w:rsid w:val="00322990"/>
    <w:rsid w:val="00323805"/>
    <w:rsid w:val="00324997"/>
    <w:rsid w:val="00324BD4"/>
    <w:rsid w:val="00325506"/>
    <w:rsid w:val="00332037"/>
    <w:rsid w:val="003325D8"/>
    <w:rsid w:val="0033329F"/>
    <w:rsid w:val="00333575"/>
    <w:rsid w:val="003339CC"/>
    <w:rsid w:val="00335443"/>
    <w:rsid w:val="0033556E"/>
    <w:rsid w:val="00336ED2"/>
    <w:rsid w:val="003414A9"/>
    <w:rsid w:val="00342237"/>
    <w:rsid w:val="00342930"/>
    <w:rsid w:val="003431FE"/>
    <w:rsid w:val="00344524"/>
    <w:rsid w:val="00345CE4"/>
    <w:rsid w:val="0034641B"/>
    <w:rsid w:val="0034680C"/>
    <w:rsid w:val="00347E8B"/>
    <w:rsid w:val="003505C3"/>
    <w:rsid w:val="00350CC5"/>
    <w:rsid w:val="0035139E"/>
    <w:rsid w:val="00352F10"/>
    <w:rsid w:val="0035364F"/>
    <w:rsid w:val="003539BA"/>
    <w:rsid w:val="00353FB5"/>
    <w:rsid w:val="003544FB"/>
    <w:rsid w:val="00356115"/>
    <w:rsid w:val="00356747"/>
    <w:rsid w:val="00356B22"/>
    <w:rsid w:val="00360CAE"/>
    <w:rsid w:val="0036185E"/>
    <w:rsid w:val="00363A10"/>
    <w:rsid w:val="00364D4C"/>
    <w:rsid w:val="003652A6"/>
    <w:rsid w:val="003654FC"/>
    <w:rsid w:val="003655A6"/>
    <w:rsid w:val="00365D63"/>
    <w:rsid w:val="003662B0"/>
    <w:rsid w:val="00366BDB"/>
    <w:rsid w:val="0036793B"/>
    <w:rsid w:val="003703EE"/>
    <w:rsid w:val="00370E50"/>
    <w:rsid w:val="00370E6C"/>
    <w:rsid w:val="003717E3"/>
    <w:rsid w:val="00371AB4"/>
    <w:rsid w:val="003720C5"/>
    <w:rsid w:val="00372682"/>
    <w:rsid w:val="00372F8D"/>
    <w:rsid w:val="00373C15"/>
    <w:rsid w:val="003759D0"/>
    <w:rsid w:val="00376CC5"/>
    <w:rsid w:val="00376F6C"/>
    <w:rsid w:val="0037740C"/>
    <w:rsid w:val="00377578"/>
    <w:rsid w:val="0038028D"/>
    <w:rsid w:val="003802B0"/>
    <w:rsid w:val="0038086E"/>
    <w:rsid w:val="003814D3"/>
    <w:rsid w:val="00383C33"/>
    <w:rsid w:val="0038406D"/>
    <w:rsid w:val="00385428"/>
    <w:rsid w:val="003858F0"/>
    <w:rsid w:val="00386F6C"/>
    <w:rsid w:val="003872EB"/>
    <w:rsid w:val="00391129"/>
    <w:rsid w:val="003918B7"/>
    <w:rsid w:val="00391F1C"/>
    <w:rsid w:val="00391FE0"/>
    <w:rsid w:val="00392B28"/>
    <w:rsid w:val="00393571"/>
    <w:rsid w:val="00394609"/>
    <w:rsid w:val="00394C59"/>
    <w:rsid w:val="00394D74"/>
    <w:rsid w:val="003952D5"/>
    <w:rsid w:val="00395433"/>
    <w:rsid w:val="0039590B"/>
    <w:rsid w:val="0039693B"/>
    <w:rsid w:val="00397B44"/>
    <w:rsid w:val="003A2DBE"/>
    <w:rsid w:val="003A30A2"/>
    <w:rsid w:val="003A3243"/>
    <w:rsid w:val="003A32B2"/>
    <w:rsid w:val="003A34A8"/>
    <w:rsid w:val="003A411F"/>
    <w:rsid w:val="003A5C67"/>
    <w:rsid w:val="003A6407"/>
    <w:rsid w:val="003A6BEB"/>
    <w:rsid w:val="003A6FC9"/>
    <w:rsid w:val="003A7A48"/>
    <w:rsid w:val="003B0455"/>
    <w:rsid w:val="003B1A4D"/>
    <w:rsid w:val="003B2A8E"/>
    <w:rsid w:val="003B3AD0"/>
    <w:rsid w:val="003B456D"/>
    <w:rsid w:val="003B47AB"/>
    <w:rsid w:val="003B4A85"/>
    <w:rsid w:val="003B4DEE"/>
    <w:rsid w:val="003B5276"/>
    <w:rsid w:val="003B570C"/>
    <w:rsid w:val="003B6388"/>
    <w:rsid w:val="003B6949"/>
    <w:rsid w:val="003B7664"/>
    <w:rsid w:val="003B78E1"/>
    <w:rsid w:val="003C1F87"/>
    <w:rsid w:val="003C3259"/>
    <w:rsid w:val="003C3D32"/>
    <w:rsid w:val="003C3ED9"/>
    <w:rsid w:val="003C4A5A"/>
    <w:rsid w:val="003C4EFA"/>
    <w:rsid w:val="003C6CBF"/>
    <w:rsid w:val="003C734B"/>
    <w:rsid w:val="003D1360"/>
    <w:rsid w:val="003D1508"/>
    <w:rsid w:val="003D20C6"/>
    <w:rsid w:val="003D26E9"/>
    <w:rsid w:val="003D2F2D"/>
    <w:rsid w:val="003D3E83"/>
    <w:rsid w:val="003D526A"/>
    <w:rsid w:val="003D5B6D"/>
    <w:rsid w:val="003D64A3"/>
    <w:rsid w:val="003D6F55"/>
    <w:rsid w:val="003E02F3"/>
    <w:rsid w:val="003E0646"/>
    <w:rsid w:val="003E0C29"/>
    <w:rsid w:val="003E120F"/>
    <w:rsid w:val="003E1908"/>
    <w:rsid w:val="003E29A5"/>
    <w:rsid w:val="003E3140"/>
    <w:rsid w:val="003E4399"/>
    <w:rsid w:val="003E5B96"/>
    <w:rsid w:val="003E62A9"/>
    <w:rsid w:val="003F0667"/>
    <w:rsid w:val="003F09C1"/>
    <w:rsid w:val="003F1C64"/>
    <w:rsid w:val="003F5796"/>
    <w:rsid w:val="003F5C14"/>
    <w:rsid w:val="003F6344"/>
    <w:rsid w:val="003F69E3"/>
    <w:rsid w:val="003F6A40"/>
    <w:rsid w:val="003F76E6"/>
    <w:rsid w:val="0040030A"/>
    <w:rsid w:val="004003E1"/>
    <w:rsid w:val="00400E10"/>
    <w:rsid w:val="00401590"/>
    <w:rsid w:val="004015D7"/>
    <w:rsid w:val="00401D0A"/>
    <w:rsid w:val="004021D1"/>
    <w:rsid w:val="00403AFD"/>
    <w:rsid w:val="0040421B"/>
    <w:rsid w:val="00404C25"/>
    <w:rsid w:val="004064BF"/>
    <w:rsid w:val="004077EC"/>
    <w:rsid w:val="004079F2"/>
    <w:rsid w:val="00407A8E"/>
    <w:rsid w:val="00407EA6"/>
    <w:rsid w:val="0041001A"/>
    <w:rsid w:val="00411DDB"/>
    <w:rsid w:val="00412360"/>
    <w:rsid w:val="00412C5F"/>
    <w:rsid w:val="00413646"/>
    <w:rsid w:val="00413687"/>
    <w:rsid w:val="00414510"/>
    <w:rsid w:val="00415772"/>
    <w:rsid w:val="00415C0F"/>
    <w:rsid w:val="004160DE"/>
    <w:rsid w:val="004201A8"/>
    <w:rsid w:val="004217E5"/>
    <w:rsid w:val="00422AFA"/>
    <w:rsid w:val="00422C94"/>
    <w:rsid w:val="00422DB1"/>
    <w:rsid w:val="00423B5B"/>
    <w:rsid w:val="00423C22"/>
    <w:rsid w:val="00425598"/>
    <w:rsid w:val="00425D6F"/>
    <w:rsid w:val="00426EAD"/>
    <w:rsid w:val="004275BF"/>
    <w:rsid w:val="00430AF1"/>
    <w:rsid w:val="00430CC0"/>
    <w:rsid w:val="004329F2"/>
    <w:rsid w:val="00432F47"/>
    <w:rsid w:val="0043344D"/>
    <w:rsid w:val="00433501"/>
    <w:rsid w:val="004339C8"/>
    <w:rsid w:val="00433EEA"/>
    <w:rsid w:val="004367E0"/>
    <w:rsid w:val="00436D3A"/>
    <w:rsid w:val="00436E86"/>
    <w:rsid w:val="00437505"/>
    <w:rsid w:val="0044169B"/>
    <w:rsid w:val="00442757"/>
    <w:rsid w:val="00442CC4"/>
    <w:rsid w:val="00442D11"/>
    <w:rsid w:val="00444360"/>
    <w:rsid w:val="00445006"/>
    <w:rsid w:val="00445291"/>
    <w:rsid w:val="00446401"/>
    <w:rsid w:val="004508A8"/>
    <w:rsid w:val="00450EC6"/>
    <w:rsid w:val="00451209"/>
    <w:rsid w:val="00451C37"/>
    <w:rsid w:val="00453AE2"/>
    <w:rsid w:val="00454813"/>
    <w:rsid w:val="00454900"/>
    <w:rsid w:val="00455377"/>
    <w:rsid w:val="0045659F"/>
    <w:rsid w:val="004569D6"/>
    <w:rsid w:val="00457544"/>
    <w:rsid w:val="00460F91"/>
    <w:rsid w:val="00461178"/>
    <w:rsid w:val="00461E8D"/>
    <w:rsid w:val="004622BC"/>
    <w:rsid w:val="0046277A"/>
    <w:rsid w:val="00462AC2"/>
    <w:rsid w:val="00462C04"/>
    <w:rsid w:val="0046388A"/>
    <w:rsid w:val="00463E3D"/>
    <w:rsid w:val="004645AE"/>
    <w:rsid w:val="00465865"/>
    <w:rsid w:val="00470F45"/>
    <w:rsid w:val="0047260C"/>
    <w:rsid w:val="0047269E"/>
    <w:rsid w:val="00472D59"/>
    <w:rsid w:val="0047375E"/>
    <w:rsid w:val="00474BFA"/>
    <w:rsid w:val="004760D3"/>
    <w:rsid w:val="004769BC"/>
    <w:rsid w:val="00476BA4"/>
    <w:rsid w:val="00480A25"/>
    <w:rsid w:val="00481151"/>
    <w:rsid w:val="0048147E"/>
    <w:rsid w:val="0048234F"/>
    <w:rsid w:val="004842CF"/>
    <w:rsid w:val="004855EC"/>
    <w:rsid w:val="00487ACC"/>
    <w:rsid w:val="00487EBF"/>
    <w:rsid w:val="0049156F"/>
    <w:rsid w:val="0049197B"/>
    <w:rsid w:val="00492F13"/>
    <w:rsid w:val="00493148"/>
    <w:rsid w:val="004936C9"/>
    <w:rsid w:val="004938C7"/>
    <w:rsid w:val="00493B45"/>
    <w:rsid w:val="00494032"/>
    <w:rsid w:val="0049667F"/>
    <w:rsid w:val="004970D7"/>
    <w:rsid w:val="00497FEB"/>
    <w:rsid w:val="004A05B2"/>
    <w:rsid w:val="004A0AFC"/>
    <w:rsid w:val="004A377C"/>
    <w:rsid w:val="004A4294"/>
    <w:rsid w:val="004A4A11"/>
    <w:rsid w:val="004A4CE2"/>
    <w:rsid w:val="004A4F4B"/>
    <w:rsid w:val="004A5849"/>
    <w:rsid w:val="004A6416"/>
    <w:rsid w:val="004A6925"/>
    <w:rsid w:val="004A7575"/>
    <w:rsid w:val="004A778E"/>
    <w:rsid w:val="004A79F1"/>
    <w:rsid w:val="004B23B8"/>
    <w:rsid w:val="004B270A"/>
    <w:rsid w:val="004B3322"/>
    <w:rsid w:val="004B44CE"/>
    <w:rsid w:val="004B4D94"/>
    <w:rsid w:val="004B6A10"/>
    <w:rsid w:val="004C04DE"/>
    <w:rsid w:val="004C2583"/>
    <w:rsid w:val="004C268A"/>
    <w:rsid w:val="004C369A"/>
    <w:rsid w:val="004C3EB7"/>
    <w:rsid w:val="004C5362"/>
    <w:rsid w:val="004C5EF3"/>
    <w:rsid w:val="004C7136"/>
    <w:rsid w:val="004C74D4"/>
    <w:rsid w:val="004C7C95"/>
    <w:rsid w:val="004D01A9"/>
    <w:rsid w:val="004D01BB"/>
    <w:rsid w:val="004D0AF2"/>
    <w:rsid w:val="004D0E60"/>
    <w:rsid w:val="004D0E8C"/>
    <w:rsid w:val="004D15D9"/>
    <w:rsid w:val="004D20ED"/>
    <w:rsid w:val="004D2B75"/>
    <w:rsid w:val="004D314E"/>
    <w:rsid w:val="004D3AAD"/>
    <w:rsid w:val="004D3E33"/>
    <w:rsid w:val="004D4CD2"/>
    <w:rsid w:val="004D5444"/>
    <w:rsid w:val="004D65A4"/>
    <w:rsid w:val="004D6918"/>
    <w:rsid w:val="004D6D17"/>
    <w:rsid w:val="004D6E6B"/>
    <w:rsid w:val="004E47FD"/>
    <w:rsid w:val="004E59D6"/>
    <w:rsid w:val="004E607F"/>
    <w:rsid w:val="004E6CB3"/>
    <w:rsid w:val="004F01B2"/>
    <w:rsid w:val="004F0FF5"/>
    <w:rsid w:val="004F1353"/>
    <w:rsid w:val="004F13C2"/>
    <w:rsid w:val="004F19E5"/>
    <w:rsid w:val="004F3C27"/>
    <w:rsid w:val="004F5ECC"/>
    <w:rsid w:val="005003FE"/>
    <w:rsid w:val="00502754"/>
    <w:rsid w:val="00502E4B"/>
    <w:rsid w:val="00503391"/>
    <w:rsid w:val="0050548B"/>
    <w:rsid w:val="005102E4"/>
    <w:rsid w:val="005106B7"/>
    <w:rsid w:val="00511066"/>
    <w:rsid w:val="005141BA"/>
    <w:rsid w:val="00514EC8"/>
    <w:rsid w:val="005152EF"/>
    <w:rsid w:val="0051628D"/>
    <w:rsid w:val="00516AC4"/>
    <w:rsid w:val="00517163"/>
    <w:rsid w:val="005179B5"/>
    <w:rsid w:val="00520700"/>
    <w:rsid w:val="00520766"/>
    <w:rsid w:val="00520B3D"/>
    <w:rsid w:val="0052122A"/>
    <w:rsid w:val="00521A61"/>
    <w:rsid w:val="00521FE8"/>
    <w:rsid w:val="00522C20"/>
    <w:rsid w:val="00523577"/>
    <w:rsid w:val="005250F2"/>
    <w:rsid w:val="0052557B"/>
    <w:rsid w:val="0052669F"/>
    <w:rsid w:val="0052699C"/>
    <w:rsid w:val="00526AC3"/>
    <w:rsid w:val="005301F4"/>
    <w:rsid w:val="005318F7"/>
    <w:rsid w:val="00532166"/>
    <w:rsid w:val="005326D5"/>
    <w:rsid w:val="005340FF"/>
    <w:rsid w:val="0053444A"/>
    <w:rsid w:val="005354A1"/>
    <w:rsid w:val="005356D5"/>
    <w:rsid w:val="005357F2"/>
    <w:rsid w:val="00537C33"/>
    <w:rsid w:val="00540038"/>
    <w:rsid w:val="0054128F"/>
    <w:rsid w:val="005437FD"/>
    <w:rsid w:val="00543D6B"/>
    <w:rsid w:val="005458AC"/>
    <w:rsid w:val="00545A74"/>
    <w:rsid w:val="00546777"/>
    <w:rsid w:val="0054694A"/>
    <w:rsid w:val="00546ED3"/>
    <w:rsid w:val="005505FC"/>
    <w:rsid w:val="00550783"/>
    <w:rsid w:val="00551621"/>
    <w:rsid w:val="00552332"/>
    <w:rsid w:val="0055420A"/>
    <w:rsid w:val="00554F16"/>
    <w:rsid w:val="00555923"/>
    <w:rsid w:val="00555BD0"/>
    <w:rsid w:val="00555C08"/>
    <w:rsid w:val="00560465"/>
    <w:rsid w:val="005608C9"/>
    <w:rsid w:val="005628A1"/>
    <w:rsid w:val="00565B43"/>
    <w:rsid w:val="005666AA"/>
    <w:rsid w:val="00566ACB"/>
    <w:rsid w:val="00566C53"/>
    <w:rsid w:val="005673D8"/>
    <w:rsid w:val="00567428"/>
    <w:rsid w:val="00567EB2"/>
    <w:rsid w:val="005708ED"/>
    <w:rsid w:val="00573108"/>
    <w:rsid w:val="00576979"/>
    <w:rsid w:val="005771B3"/>
    <w:rsid w:val="005803D5"/>
    <w:rsid w:val="00582FEF"/>
    <w:rsid w:val="0058626F"/>
    <w:rsid w:val="00586F09"/>
    <w:rsid w:val="00590E90"/>
    <w:rsid w:val="00591B5A"/>
    <w:rsid w:val="00591E38"/>
    <w:rsid w:val="00592DF6"/>
    <w:rsid w:val="005936E2"/>
    <w:rsid w:val="00593A14"/>
    <w:rsid w:val="0059560D"/>
    <w:rsid w:val="00595799"/>
    <w:rsid w:val="00595E90"/>
    <w:rsid w:val="00596C09"/>
    <w:rsid w:val="0059797B"/>
    <w:rsid w:val="005A02CC"/>
    <w:rsid w:val="005A09AC"/>
    <w:rsid w:val="005A1038"/>
    <w:rsid w:val="005A1930"/>
    <w:rsid w:val="005A1D84"/>
    <w:rsid w:val="005A61AF"/>
    <w:rsid w:val="005A6BAD"/>
    <w:rsid w:val="005A70EA"/>
    <w:rsid w:val="005B035B"/>
    <w:rsid w:val="005B13AE"/>
    <w:rsid w:val="005B4723"/>
    <w:rsid w:val="005B59F7"/>
    <w:rsid w:val="005B60A1"/>
    <w:rsid w:val="005B6411"/>
    <w:rsid w:val="005B7AE5"/>
    <w:rsid w:val="005C17E5"/>
    <w:rsid w:val="005C37AF"/>
    <w:rsid w:val="005C3963"/>
    <w:rsid w:val="005C3B9B"/>
    <w:rsid w:val="005C752F"/>
    <w:rsid w:val="005C7A03"/>
    <w:rsid w:val="005D0C69"/>
    <w:rsid w:val="005D0D0C"/>
    <w:rsid w:val="005D1840"/>
    <w:rsid w:val="005D229D"/>
    <w:rsid w:val="005D35E4"/>
    <w:rsid w:val="005D4515"/>
    <w:rsid w:val="005D7193"/>
    <w:rsid w:val="005D7910"/>
    <w:rsid w:val="005E0AB5"/>
    <w:rsid w:val="005E251B"/>
    <w:rsid w:val="005E5640"/>
    <w:rsid w:val="005E5A18"/>
    <w:rsid w:val="005E63E1"/>
    <w:rsid w:val="005E7813"/>
    <w:rsid w:val="005F0919"/>
    <w:rsid w:val="005F0ED5"/>
    <w:rsid w:val="005F2D9A"/>
    <w:rsid w:val="005F3201"/>
    <w:rsid w:val="005F44D7"/>
    <w:rsid w:val="005F554E"/>
    <w:rsid w:val="00600A6D"/>
    <w:rsid w:val="00601CD8"/>
    <w:rsid w:val="006020CC"/>
    <w:rsid w:val="00602B1F"/>
    <w:rsid w:val="006046FB"/>
    <w:rsid w:val="006050E2"/>
    <w:rsid w:val="00605CD8"/>
    <w:rsid w:val="00606B7D"/>
    <w:rsid w:val="00606CA9"/>
    <w:rsid w:val="00607DF5"/>
    <w:rsid w:val="00610746"/>
    <w:rsid w:val="00610E72"/>
    <w:rsid w:val="0061237B"/>
    <w:rsid w:val="0061277C"/>
    <w:rsid w:val="00613E7B"/>
    <w:rsid w:val="00614D80"/>
    <w:rsid w:val="00616602"/>
    <w:rsid w:val="00616F01"/>
    <w:rsid w:val="00620CB7"/>
    <w:rsid w:val="00621439"/>
    <w:rsid w:val="0062154F"/>
    <w:rsid w:val="006215ED"/>
    <w:rsid w:val="00621830"/>
    <w:rsid w:val="006219B8"/>
    <w:rsid w:val="006231E4"/>
    <w:rsid w:val="006242BF"/>
    <w:rsid w:val="00627BBE"/>
    <w:rsid w:val="00631169"/>
    <w:rsid w:val="00631A8C"/>
    <w:rsid w:val="00633E46"/>
    <w:rsid w:val="006348BD"/>
    <w:rsid w:val="0063520C"/>
    <w:rsid w:val="0063608F"/>
    <w:rsid w:val="00636989"/>
    <w:rsid w:val="006378BE"/>
    <w:rsid w:val="006409CC"/>
    <w:rsid w:val="00640A9A"/>
    <w:rsid w:val="00641AB7"/>
    <w:rsid w:val="006434F5"/>
    <w:rsid w:val="00643847"/>
    <w:rsid w:val="00644E78"/>
    <w:rsid w:val="00646F80"/>
    <w:rsid w:val="00647101"/>
    <w:rsid w:val="00651018"/>
    <w:rsid w:val="00651CA2"/>
    <w:rsid w:val="00652FED"/>
    <w:rsid w:val="00653D60"/>
    <w:rsid w:val="006541AE"/>
    <w:rsid w:val="00654CB7"/>
    <w:rsid w:val="006577A3"/>
    <w:rsid w:val="00660063"/>
    <w:rsid w:val="00660D05"/>
    <w:rsid w:val="00660D10"/>
    <w:rsid w:val="00662DC0"/>
    <w:rsid w:val="00662F7E"/>
    <w:rsid w:val="00663510"/>
    <w:rsid w:val="0066398A"/>
    <w:rsid w:val="00670DCF"/>
    <w:rsid w:val="006711C1"/>
    <w:rsid w:val="00671D9A"/>
    <w:rsid w:val="00673952"/>
    <w:rsid w:val="00673D06"/>
    <w:rsid w:val="00674E9B"/>
    <w:rsid w:val="00675334"/>
    <w:rsid w:val="006758FE"/>
    <w:rsid w:val="00676194"/>
    <w:rsid w:val="00676930"/>
    <w:rsid w:val="00680416"/>
    <w:rsid w:val="006805F1"/>
    <w:rsid w:val="00681821"/>
    <w:rsid w:val="00683C8A"/>
    <w:rsid w:val="00684C79"/>
    <w:rsid w:val="006855A9"/>
    <w:rsid w:val="00685847"/>
    <w:rsid w:val="00685C53"/>
    <w:rsid w:val="00685F02"/>
    <w:rsid w:val="00686465"/>
    <w:rsid w:val="00686C9D"/>
    <w:rsid w:val="00686F5C"/>
    <w:rsid w:val="0068747A"/>
    <w:rsid w:val="00690928"/>
    <w:rsid w:val="0069099B"/>
    <w:rsid w:val="00690D46"/>
    <w:rsid w:val="00691443"/>
    <w:rsid w:val="006949D6"/>
    <w:rsid w:val="00694FC8"/>
    <w:rsid w:val="00695F34"/>
    <w:rsid w:val="006966F5"/>
    <w:rsid w:val="00696719"/>
    <w:rsid w:val="0069715C"/>
    <w:rsid w:val="006A2F1C"/>
    <w:rsid w:val="006A4E14"/>
    <w:rsid w:val="006A4F73"/>
    <w:rsid w:val="006A67FF"/>
    <w:rsid w:val="006A7A82"/>
    <w:rsid w:val="006B0FCA"/>
    <w:rsid w:val="006B1365"/>
    <w:rsid w:val="006B1778"/>
    <w:rsid w:val="006B29B8"/>
    <w:rsid w:val="006B2D5B"/>
    <w:rsid w:val="006B361D"/>
    <w:rsid w:val="006B36EC"/>
    <w:rsid w:val="006B3A17"/>
    <w:rsid w:val="006B3CFB"/>
    <w:rsid w:val="006B3F8A"/>
    <w:rsid w:val="006B5536"/>
    <w:rsid w:val="006B5D78"/>
    <w:rsid w:val="006B64F1"/>
    <w:rsid w:val="006B6EB2"/>
    <w:rsid w:val="006B6F12"/>
    <w:rsid w:val="006B72FF"/>
    <w:rsid w:val="006B7D14"/>
    <w:rsid w:val="006C0145"/>
    <w:rsid w:val="006C0583"/>
    <w:rsid w:val="006C1EA8"/>
    <w:rsid w:val="006C4353"/>
    <w:rsid w:val="006C4399"/>
    <w:rsid w:val="006C568F"/>
    <w:rsid w:val="006C5F2F"/>
    <w:rsid w:val="006C6F3F"/>
    <w:rsid w:val="006C75D0"/>
    <w:rsid w:val="006D0013"/>
    <w:rsid w:val="006D052B"/>
    <w:rsid w:val="006D0982"/>
    <w:rsid w:val="006D2726"/>
    <w:rsid w:val="006D2C26"/>
    <w:rsid w:val="006D2FC4"/>
    <w:rsid w:val="006D4556"/>
    <w:rsid w:val="006D4A81"/>
    <w:rsid w:val="006D5428"/>
    <w:rsid w:val="006D5B93"/>
    <w:rsid w:val="006E08C2"/>
    <w:rsid w:val="006E20AE"/>
    <w:rsid w:val="006E302F"/>
    <w:rsid w:val="006E658C"/>
    <w:rsid w:val="006E67B1"/>
    <w:rsid w:val="006E7B31"/>
    <w:rsid w:val="006F1CCE"/>
    <w:rsid w:val="006F2A54"/>
    <w:rsid w:val="006F37BA"/>
    <w:rsid w:val="006F6B5F"/>
    <w:rsid w:val="006F6B61"/>
    <w:rsid w:val="006F71D0"/>
    <w:rsid w:val="007006CD"/>
    <w:rsid w:val="007015ED"/>
    <w:rsid w:val="00702FA1"/>
    <w:rsid w:val="00703BCF"/>
    <w:rsid w:val="00704219"/>
    <w:rsid w:val="00707EED"/>
    <w:rsid w:val="00710156"/>
    <w:rsid w:val="00711D2B"/>
    <w:rsid w:val="007126D7"/>
    <w:rsid w:val="00712E99"/>
    <w:rsid w:val="00712F63"/>
    <w:rsid w:val="00713577"/>
    <w:rsid w:val="00714000"/>
    <w:rsid w:val="00714E61"/>
    <w:rsid w:val="00715B81"/>
    <w:rsid w:val="00715E21"/>
    <w:rsid w:val="0072138D"/>
    <w:rsid w:val="00725A7D"/>
    <w:rsid w:val="007269FE"/>
    <w:rsid w:val="00727589"/>
    <w:rsid w:val="00727F95"/>
    <w:rsid w:val="007306EC"/>
    <w:rsid w:val="0073085C"/>
    <w:rsid w:val="007321FF"/>
    <w:rsid w:val="00733784"/>
    <w:rsid w:val="00735F22"/>
    <w:rsid w:val="00736234"/>
    <w:rsid w:val="00737D58"/>
    <w:rsid w:val="00743945"/>
    <w:rsid w:val="00744B5E"/>
    <w:rsid w:val="00745715"/>
    <w:rsid w:val="00746505"/>
    <w:rsid w:val="00747708"/>
    <w:rsid w:val="00750A98"/>
    <w:rsid w:val="0075111D"/>
    <w:rsid w:val="0075191E"/>
    <w:rsid w:val="00752223"/>
    <w:rsid w:val="00752227"/>
    <w:rsid w:val="00752C84"/>
    <w:rsid w:val="00756224"/>
    <w:rsid w:val="00756A2C"/>
    <w:rsid w:val="00757035"/>
    <w:rsid w:val="007611EB"/>
    <w:rsid w:val="007620CF"/>
    <w:rsid w:val="00762838"/>
    <w:rsid w:val="007637D6"/>
    <w:rsid w:val="00763D7B"/>
    <w:rsid w:val="00764771"/>
    <w:rsid w:val="00765D4D"/>
    <w:rsid w:val="0076689D"/>
    <w:rsid w:val="00767AD9"/>
    <w:rsid w:val="00771146"/>
    <w:rsid w:val="0077138E"/>
    <w:rsid w:val="00773441"/>
    <w:rsid w:val="00773C06"/>
    <w:rsid w:val="00775D21"/>
    <w:rsid w:val="00780BE8"/>
    <w:rsid w:val="00781D3C"/>
    <w:rsid w:val="00784E78"/>
    <w:rsid w:val="00785434"/>
    <w:rsid w:val="00785A85"/>
    <w:rsid w:val="00785EB6"/>
    <w:rsid w:val="00786B03"/>
    <w:rsid w:val="0079022D"/>
    <w:rsid w:val="00790A21"/>
    <w:rsid w:val="00790BB3"/>
    <w:rsid w:val="00791E52"/>
    <w:rsid w:val="00791E88"/>
    <w:rsid w:val="00792043"/>
    <w:rsid w:val="00792556"/>
    <w:rsid w:val="00797982"/>
    <w:rsid w:val="0079798B"/>
    <w:rsid w:val="00797EDD"/>
    <w:rsid w:val="007A115B"/>
    <w:rsid w:val="007A17F2"/>
    <w:rsid w:val="007A1AF3"/>
    <w:rsid w:val="007A1C77"/>
    <w:rsid w:val="007A3B39"/>
    <w:rsid w:val="007A6666"/>
    <w:rsid w:val="007B00A3"/>
    <w:rsid w:val="007B0322"/>
    <w:rsid w:val="007B0C8F"/>
    <w:rsid w:val="007B0CCD"/>
    <w:rsid w:val="007B1079"/>
    <w:rsid w:val="007B2047"/>
    <w:rsid w:val="007B20D7"/>
    <w:rsid w:val="007B2C50"/>
    <w:rsid w:val="007B38CE"/>
    <w:rsid w:val="007B4573"/>
    <w:rsid w:val="007B5B30"/>
    <w:rsid w:val="007B6E72"/>
    <w:rsid w:val="007B7A2F"/>
    <w:rsid w:val="007B7C5D"/>
    <w:rsid w:val="007C0E3F"/>
    <w:rsid w:val="007C206C"/>
    <w:rsid w:val="007C222E"/>
    <w:rsid w:val="007C289A"/>
    <w:rsid w:val="007C448D"/>
    <w:rsid w:val="007C46F2"/>
    <w:rsid w:val="007C4703"/>
    <w:rsid w:val="007C4A40"/>
    <w:rsid w:val="007C5729"/>
    <w:rsid w:val="007C5935"/>
    <w:rsid w:val="007C5DBE"/>
    <w:rsid w:val="007C6878"/>
    <w:rsid w:val="007C6C78"/>
    <w:rsid w:val="007C7520"/>
    <w:rsid w:val="007C75D4"/>
    <w:rsid w:val="007D059D"/>
    <w:rsid w:val="007D1302"/>
    <w:rsid w:val="007D17FC"/>
    <w:rsid w:val="007D1A95"/>
    <w:rsid w:val="007D1EE0"/>
    <w:rsid w:val="007D2F47"/>
    <w:rsid w:val="007D30DF"/>
    <w:rsid w:val="007D3351"/>
    <w:rsid w:val="007D3763"/>
    <w:rsid w:val="007D675D"/>
    <w:rsid w:val="007D6C7E"/>
    <w:rsid w:val="007D7160"/>
    <w:rsid w:val="007E0814"/>
    <w:rsid w:val="007E199C"/>
    <w:rsid w:val="007E259D"/>
    <w:rsid w:val="007E28F2"/>
    <w:rsid w:val="007E35A5"/>
    <w:rsid w:val="007E422F"/>
    <w:rsid w:val="007E44D2"/>
    <w:rsid w:val="007E44EF"/>
    <w:rsid w:val="007E4D3B"/>
    <w:rsid w:val="007E674D"/>
    <w:rsid w:val="007E67B7"/>
    <w:rsid w:val="007F039A"/>
    <w:rsid w:val="007F055C"/>
    <w:rsid w:val="007F2C11"/>
    <w:rsid w:val="007F319B"/>
    <w:rsid w:val="007F33B0"/>
    <w:rsid w:val="007F39FE"/>
    <w:rsid w:val="007F4F8B"/>
    <w:rsid w:val="007F5337"/>
    <w:rsid w:val="007F54D2"/>
    <w:rsid w:val="007F576F"/>
    <w:rsid w:val="007F6051"/>
    <w:rsid w:val="00800152"/>
    <w:rsid w:val="008037CD"/>
    <w:rsid w:val="008043B9"/>
    <w:rsid w:val="008052A0"/>
    <w:rsid w:val="0080530A"/>
    <w:rsid w:val="00806F3E"/>
    <w:rsid w:val="00810FAB"/>
    <w:rsid w:val="0081106E"/>
    <w:rsid w:val="008111E4"/>
    <w:rsid w:val="00811313"/>
    <w:rsid w:val="008113E1"/>
    <w:rsid w:val="0081158D"/>
    <w:rsid w:val="00811836"/>
    <w:rsid w:val="0081301C"/>
    <w:rsid w:val="00814AB1"/>
    <w:rsid w:val="00815ABE"/>
    <w:rsid w:val="00816338"/>
    <w:rsid w:val="008164AD"/>
    <w:rsid w:val="008165D3"/>
    <w:rsid w:val="00816FD8"/>
    <w:rsid w:val="00817DD6"/>
    <w:rsid w:val="0082177A"/>
    <w:rsid w:val="00821C15"/>
    <w:rsid w:val="0082360F"/>
    <w:rsid w:val="00824DE4"/>
    <w:rsid w:val="00824F47"/>
    <w:rsid w:val="0082520B"/>
    <w:rsid w:val="008263DE"/>
    <w:rsid w:val="00826650"/>
    <w:rsid w:val="008266B5"/>
    <w:rsid w:val="00830537"/>
    <w:rsid w:val="00831691"/>
    <w:rsid w:val="00831A3B"/>
    <w:rsid w:val="00832EE8"/>
    <w:rsid w:val="00832FD1"/>
    <w:rsid w:val="00833961"/>
    <w:rsid w:val="00833E5C"/>
    <w:rsid w:val="00835622"/>
    <w:rsid w:val="008367D8"/>
    <w:rsid w:val="00837065"/>
    <w:rsid w:val="00837473"/>
    <w:rsid w:val="00837B62"/>
    <w:rsid w:val="00840688"/>
    <w:rsid w:val="00840A88"/>
    <w:rsid w:val="00841984"/>
    <w:rsid w:val="00841F6C"/>
    <w:rsid w:val="00842607"/>
    <w:rsid w:val="00844123"/>
    <w:rsid w:val="00844DD0"/>
    <w:rsid w:val="008474A2"/>
    <w:rsid w:val="00847726"/>
    <w:rsid w:val="0085021F"/>
    <w:rsid w:val="00851234"/>
    <w:rsid w:val="00851B93"/>
    <w:rsid w:val="00851C30"/>
    <w:rsid w:val="008531B5"/>
    <w:rsid w:val="008531FD"/>
    <w:rsid w:val="0085338A"/>
    <w:rsid w:val="00853F27"/>
    <w:rsid w:val="00854C21"/>
    <w:rsid w:val="00855C74"/>
    <w:rsid w:val="00856B39"/>
    <w:rsid w:val="00856C4A"/>
    <w:rsid w:val="008617EB"/>
    <w:rsid w:val="008629A9"/>
    <w:rsid w:val="008636B3"/>
    <w:rsid w:val="008654A7"/>
    <w:rsid w:val="00865FAD"/>
    <w:rsid w:val="008670E6"/>
    <w:rsid w:val="00867E3B"/>
    <w:rsid w:val="008705F6"/>
    <w:rsid w:val="00870954"/>
    <w:rsid w:val="00873024"/>
    <w:rsid w:val="00873B90"/>
    <w:rsid w:val="008746FC"/>
    <w:rsid w:val="00874EBE"/>
    <w:rsid w:val="008818B3"/>
    <w:rsid w:val="00881A4B"/>
    <w:rsid w:val="00881AAC"/>
    <w:rsid w:val="00882DC1"/>
    <w:rsid w:val="008831B3"/>
    <w:rsid w:val="008847DA"/>
    <w:rsid w:val="00884B8E"/>
    <w:rsid w:val="00885058"/>
    <w:rsid w:val="0088513A"/>
    <w:rsid w:val="00885592"/>
    <w:rsid w:val="00887130"/>
    <w:rsid w:val="0089070C"/>
    <w:rsid w:val="00890A63"/>
    <w:rsid w:val="00890EF1"/>
    <w:rsid w:val="008921ED"/>
    <w:rsid w:val="00892C6B"/>
    <w:rsid w:val="00893C19"/>
    <w:rsid w:val="00896C6B"/>
    <w:rsid w:val="008A0EED"/>
    <w:rsid w:val="008A0F4C"/>
    <w:rsid w:val="008A2C5A"/>
    <w:rsid w:val="008A4004"/>
    <w:rsid w:val="008A4FF4"/>
    <w:rsid w:val="008A5CFE"/>
    <w:rsid w:val="008A5F6D"/>
    <w:rsid w:val="008A6FAE"/>
    <w:rsid w:val="008A76CE"/>
    <w:rsid w:val="008B0815"/>
    <w:rsid w:val="008B1EC4"/>
    <w:rsid w:val="008B3606"/>
    <w:rsid w:val="008B41A6"/>
    <w:rsid w:val="008B5601"/>
    <w:rsid w:val="008B64D3"/>
    <w:rsid w:val="008B719F"/>
    <w:rsid w:val="008C0073"/>
    <w:rsid w:val="008C04D8"/>
    <w:rsid w:val="008C19FD"/>
    <w:rsid w:val="008C2581"/>
    <w:rsid w:val="008C2D5A"/>
    <w:rsid w:val="008C50A2"/>
    <w:rsid w:val="008C6758"/>
    <w:rsid w:val="008C6C9A"/>
    <w:rsid w:val="008C7231"/>
    <w:rsid w:val="008C74B2"/>
    <w:rsid w:val="008C751F"/>
    <w:rsid w:val="008C7A5B"/>
    <w:rsid w:val="008C7BC8"/>
    <w:rsid w:val="008D0244"/>
    <w:rsid w:val="008D117D"/>
    <w:rsid w:val="008D3880"/>
    <w:rsid w:val="008D6C8D"/>
    <w:rsid w:val="008D7878"/>
    <w:rsid w:val="008D792C"/>
    <w:rsid w:val="008D7C23"/>
    <w:rsid w:val="008D7DCA"/>
    <w:rsid w:val="008E1321"/>
    <w:rsid w:val="008E1725"/>
    <w:rsid w:val="008E2B54"/>
    <w:rsid w:val="008E32D3"/>
    <w:rsid w:val="008E344F"/>
    <w:rsid w:val="008E347D"/>
    <w:rsid w:val="008E351A"/>
    <w:rsid w:val="008E4404"/>
    <w:rsid w:val="008E4AC4"/>
    <w:rsid w:val="008E4ACC"/>
    <w:rsid w:val="008E4D24"/>
    <w:rsid w:val="008E58C7"/>
    <w:rsid w:val="008E6656"/>
    <w:rsid w:val="008F059B"/>
    <w:rsid w:val="008F0C09"/>
    <w:rsid w:val="008F0C60"/>
    <w:rsid w:val="008F156C"/>
    <w:rsid w:val="008F1B6D"/>
    <w:rsid w:val="008F27DA"/>
    <w:rsid w:val="008F323B"/>
    <w:rsid w:val="008F3DA6"/>
    <w:rsid w:val="008F5021"/>
    <w:rsid w:val="008F5F21"/>
    <w:rsid w:val="009014B2"/>
    <w:rsid w:val="009017B2"/>
    <w:rsid w:val="0090261D"/>
    <w:rsid w:val="00903743"/>
    <w:rsid w:val="009041C9"/>
    <w:rsid w:val="0090618B"/>
    <w:rsid w:val="009066FF"/>
    <w:rsid w:val="00906B1A"/>
    <w:rsid w:val="00910C1B"/>
    <w:rsid w:val="00910CE0"/>
    <w:rsid w:val="00911EE3"/>
    <w:rsid w:val="00913043"/>
    <w:rsid w:val="00914F6D"/>
    <w:rsid w:val="00914FB8"/>
    <w:rsid w:val="00915F2B"/>
    <w:rsid w:val="0092002A"/>
    <w:rsid w:val="009208F2"/>
    <w:rsid w:val="009213AE"/>
    <w:rsid w:val="00921619"/>
    <w:rsid w:val="00922B52"/>
    <w:rsid w:val="00922E2D"/>
    <w:rsid w:val="00922FC4"/>
    <w:rsid w:val="009239DB"/>
    <w:rsid w:val="00925C8A"/>
    <w:rsid w:val="00926AA2"/>
    <w:rsid w:val="0092799D"/>
    <w:rsid w:val="00930819"/>
    <w:rsid w:val="0093236C"/>
    <w:rsid w:val="00933111"/>
    <w:rsid w:val="00933214"/>
    <w:rsid w:val="00933C68"/>
    <w:rsid w:val="00935734"/>
    <w:rsid w:val="00935AE8"/>
    <w:rsid w:val="00935D2A"/>
    <w:rsid w:val="0093609A"/>
    <w:rsid w:val="00937F7D"/>
    <w:rsid w:val="009405FB"/>
    <w:rsid w:val="009418FC"/>
    <w:rsid w:val="00942066"/>
    <w:rsid w:val="00943146"/>
    <w:rsid w:val="00943573"/>
    <w:rsid w:val="00943C59"/>
    <w:rsid w:val="00944827"/>
    <w:rsid w:val="00944C37"/>
    <w:rsid w:val="00945A20"/>
    <w:rsid w:val="009475B5"/>
    <w:rsid w:val="009476A9"/>
    <w:rsid w:val="00947D66"/>
    <w:rsid w:val="009501A0"/>
    <w:rsid w:val="0095031F"/>
    <w:rsid w:val="00952BA2"/>
    <w:rsid w:val="00952E38"/>
    <w:rsid w:val="009539FC"/>
    <w:rsid w:val="00954C3D"/>
    <w:rsid w:val="0095510B"/>
    <w:rsid w:val="00955EF7"/>
    <w:rsid w:val="009564D6"/>
    <w:rsid w:val="00960628"/>
    <w:rsid w:val="00960C8E"/>
    <w:rsid w:val="009610A7"/>
    <w:rsid w:val="009625E3"/>
    <w:rsid w:val="00963627"/>
    <w:rsid w:val="0096469B"/>
    <w:rsid w:val="00967653"/>
    <w:rsid w:val="00970494"/>
    <w:rsid w:val="00970A7F"/>
    <w:rsid w:val="00971B61"/>
    <w:rsid w:val="00972EFF"/>
    <w:rsid w:val="009748DD"/>
    <w:rsid w:val="00975228"/>
    <w:rsid w:val="009752B7"/>
    <w:rsid w:val="00975E0B"/>
    <w:rsid w:val="0097638B"/>
    <w:rsid w:val="00980A27"/>
    <w:rsid w:val="00980C31"/>
    <w:rsid w:val="0098310D"/>
    <w:rsid w:val="009849E6"/>
    <w:rsid w:val="00987272"/>
    <w:rsid w:val="00987D89"/>
    <w:rsid w:val="00990BA0"/>
    <w:rsid w:val="00994659"/>
    <w:rsid w:val="00995388"/>
    <w:rsid w:val="009955FF"/>
    <w:rsid w:val="009965B2"/>
    <w:rsid w:val="00997293"/>
    <w:rsid w:val="009A0019"/>
    <w:rsid w:val="009A3652"/>
    <w:rsid w:val="009A53B6"/>
    <w:rsid w:val="009A55FD"/>
    <w:rsid w:val="009A6066"/>
    <w:rsid w:val="009B285E"/>
    <w:rsid w:val="009B376C"/>
    <w:rsid w:val="009B5061"/>
    <w:rsid w:val="009B63CB"/>
    <w:rsid w:val="009B63DA"/>
    <w:rsid w:val="009B665F"/>
    <w:rsid w:val="009B7134"/>
    <w:rsid w:val="009B72EA"/>
    <w:rsid w:val="009B7ECC"/>
    <w:rsid w:val="009B7EDB"/>
    <w:rsid w:val="009C0710"/>
    <w:rsid w:val="009C1BA5"/>
    <w:rsid w:val="009C1C7D"/>
    <w:rsid w:val="009C2708"/>
    <w:rsid w:val="009C39BE"/>
    <w:rsid w:val="009D169A"/>
    <w:rsid w:val="009D1A23"/>
    <w:rsid w:val="009D259D"/>
    <w:rsid w:val="009D32C4"/>
    <w:rsid w:val="009D4B0D"/>
    <w:rsid w:val="009D548E"/>
    <w:rsid w:val="009D6461"/>
    <w:rsid w:val="009E0104"/>
    <w:rsid w:val="009E0D72"/>
    <w:rsid w:val="009E32C3"/>
    <w:rsid w:val="009E3C4F"/>
    <w:rsid w:val="009E4EE3"/>
    <w:rsid w:val="009E698B"/>
    <w:rsid w:val="009E704C"/>
    <w:rsid w:val="009E7E6E"/>
    <w:rsid w:val="009F20F6"/>
    <w:rsid w:val="009F2691"/>
    <w:rsid w:val="009F330D"/>
    <w:rsid w:val="009F3B9F"/>
    <w:rsid w:val="009F3C9C"/>
    <w:rsid w:val="009F3F45"/>
    <w:rsid w:val="009F41C3"/>
    <w:rsid w:val="009F4797"/>
    <w:rsid w:val="009F4B03"/>
    <w:rsid w:val="009F4EF4"/>
    <w:rsid w:val="009F582F"/>
    <w:rsid w:val="009F6650"/>
    <w:rsid w:val="00A009CF"/>
    <w:rsid w:val="00A00BE4"/>
    <w:rsid w:val="00A0164A"/>
    <w:rsid w:val="00A02619"/>
    <w:rsid w:val="00A04F57"/>
    <w:rsid w:val="00A06C12"/>
    <w:rsid w:val="00A07D8D"/>
    <w:rsid w:val="00A106C8"/>
    <w:rsid w:val="00A122D6"/>
    <w:rsid w:val="00A12922"/>
    <w:rsid w:val="00A13BCB"/>
    <w:rsid w:val="00A143D3"/>
    <w:rsid w:val="00A14BC7"/>
    <w:rsid w:val="00A165E5"/>
    <w:rsid w:val="00A179AA"/>
    <w:rsid w:val="00A20B54"/>
    <w:rsid w:val="00A21AF9"/>
    <w:rsid w:val="00A22111"/>
    <w:rsid w:val="00A22302"/>
    <w:rsid w:val="00A2261D"/>
    <w:rsid w:val="00A23467"/>
    <w:rsid w:val="00A2591D"/>
    <w:rsid w:val="00A25F27"/>
    <w:rsid w:val="00A268BE"/>
    <w:rsid w:val="00A276C3"/>
    <w:rsid w:val="00A27DA3"/>
    <w:rsid w:val="00A30CF8"/>
    <w:rsid w:val="00A31243"/>
    <w:rsid w:val="00A31366"/>
    <w:rsid w:val="00A31503"/>
    <w:rsid w:val="00A320A3"/>
    <w:rsid w:val="00A33CB0"/>
    <w:rsid w:val="00A3440F"/>
    <w:rsid w:val="00A35DFE"/>
    <w:rsid w:val="00A36BBF"/>
    <w:rsid w:val="00A36D29"/>
    <w:rsid w:val="00A4070C"/>
    <w:rsid w:val="00A4179F"/>
    <w:rsid w:val="00A41F9A"/>
    <w:rsid w:val="00A41F9C"/>
    <w:rsid w:val="00A44C11"/>
    <w:rsid w:val="00A453BD"/>
    <w:rsid w:val="00A45792"/>
    <w:rsid w:val="00A45EE8"/>
    <w:rsid w:val="00A46B44"/>
    <w:rsid w:val="00A50D9D"/>
    <w:rsid w:val="00A53000"/>
    <w:rsid w:val="00A545C6"/>
    <w:rsid w:val="00A55841"/>
    <w:rsid w:val="00A60413"/>
    <w:rsid w:val="00A6046C"/>
    <w:rsid w:val="00A60C16"/>
    <w:rsid w:val="00A619EA"/>
    <w:rsid w:val="00A652D0"/>
    <w:rsid w:val="00A65B0E"/>
    <w:rsid w:val="00A662E2"/>
    <w:rsid w:val="00A664C2"/>
    <w:rsid w:val="00A66578"/>
    <w:rsid w:val="00A67D8F"/>
    <w:rsid w:val="00A70111"/>
    <w:rsid w:val="00A71355"/>
    <w:rsid w:val="00A724BB"/>
    <w:rsid w:val="00A733E8"/>
    <w:rsid w:val="00A759D9"/>
    <w:rsid w:val="00A75B77"/>
    <w:rsid w:val="00A75F87"/>
    <w:rsid w:val="00A76F17"/>
    <w:rsid w:val="00A82086"/>
    <w:rsid w:val="00A8218E"/>
    <w:rsid w:val="00A821A9"/>
    <w:rsid w:val="00A822E8"/>
    <w:rsid w:val="00A834BD"/>
    <w:rsid w:val="00A85E98"/>
    <w:rsid w:val="00A90963"/>
    <w:rsid w:val="00A9233F"/>
    <w:rsid w:val="00A92B28"/>
    <w:rsid w:val="00A93574"/>
    <w:rsid w:val="00A94DC6"/>
    <w:rsid w:val="00A94EF8"/>
    <w:rsid w:val="00A952BA"/>
    <w:rsid w:val="00A95C16"/>
    <w:rsid w:val="00A95D8B"/>
    <w:rsid w:val="00A9670D"/>
    <w:rsid w:val="00A97697"/>
    <w:rsid w:val="00AA0FC0"/>
    <w:rsid w:val="00AA1891"/>
    <w:rsid w:val="00AA1B0E"/>
    <w:rsid w:val="00AA1E21"/>
    <w:rsid w:val="00AA411B"/>
    <w:rsid w:val="00AA42C4"/>
    <w:rsid w:val="00AA5A6B"/>
    <w:rsid w:val="00AA6406"/>
    <w:rsid w:val="00AA74AF"/>
    <w:rsid w:val="00AB00C1"/>
    <w:rsid w:val="00AB0E96"/>
    <w:rsid w:val="00AB1815"/>
    <w:rsid w:val="00AB193D"/>
    <w:rsid w:val="00AB397D"/>
    <w:rsid w:val="00AB50BF"/>
    <w:rsid w:val="00AB53F1"/>
    <w:rsid w:val="00AB5B16"/>
    <w:rsid w:val="00AB6DC3"/>
    <w:rsid w:val="00AB7C4C"/>
    <w:rsid w:val="00AB7D19"/>
    <w:rsid w:val="00AB7F97"/>
    <w:rsid w:val="00AC0270"/>
    <w:rsid w:val="00AC0519"/>
    <w:rsid w:val="00AC3EA3"/>
    <w:rsid w:val="00AC50C6"/>
    <w:rsid w:val="00AC792D"/>
    <w:rsid w:val="00AC7AF9"/>
    <w:rsid w:val="00AD031F"/>
    <w:rsid w:val="00AD093F"/>
    <w:rsid w:val="00AD0C5E"/>
    <w:rsid w:val="00AD1D51"/>
    <w:rsid w:val="00AD3183"/>
    <w:rsid w:val="00AD492C"/>
    <w:rsid w:val="00AD50B2"/>
    <w:rsid w:val="00AD51F9"/>
    <w:rsid w:val="00AD57DD"/>
    <w:rsid w:val="00AD591E"/>
    <w:rsid w:val="00AD64B8"/>
    <w:rsid w:val="00AD65D4"/>
    <w:rsid w:val="00AD6BB5"/>
    <w:rsid w:val="00AE0823"/>
    <w:rsid w:val="00AE114B"/>
    <w:rsid w:val="00AE2861"/>
    <w:rsid w:val="00AE3191"/>
    <w:rsid w:val="00AE3DC0"/>
    <w:rsid w:val="00AE4C56"/>
    <w:rsid w:val="00AE52A9"/>
    <w:rsid w:val="00AE595E"/>
    <w:rsid w:val="00AE72D8"/>
    <w:rsid w:val="00AF0410"/>
    <w:rsid w:val="00AF0829"/>
    <w:rsid w:val="00AF0E6F"/>
    <w:rsid w:val="00AF15FD"/>
    <w:rsid w:val="00AF1893"/>
    <w:rsid w:val="00AF1BE7"/>
    <w:rsid w:val="00AF2340"/>
    <w:rsid w:val="00AF4138"/>
    <w:rsid w:val="00AF5CB6"/>
    <w:rsid w:val="00AF6E0D"/>
    <w:rsid w:val="00AF7DF0"/>
    <w:rsid w:val="00B00EC9"/>
    <w:rsid w:val="00B00FD0"/>
    <w:rsid w:val="00B01E72"/>
    <w:rsid w:val="00B04F59"/>
    <w:rsid w:val="00B05C80"/>
    <w:rsid w:val="00B06B19"/>
    <w:rsid w:val="00B12A90"/>
    <w:rsid w:val="00B134BD"/>
    <w:rsid w:val="00B152B8"/>
    <w:rsid w:val="00B15579"/>
    <w:rsid w:val="00B16A3D"/>
    <w:rsid w:val="00B200C2"/>
    <w:rsid w:val="00B231B2"/>
    <w:rsid w:val="00B2443B"/>
    <w:rsid w:val="00B24821"/>
    <w:rsid w:val="00B2557B"/>
    <w:rsid w:val="00B26E2C"/>
    <w:rsid w:val="00B27557"/>
    <w:rsid w:val="00B2797C"/>
    <w:rsid w:val="00B27D08"/>
    <w:rsid w:val="00B31082"/>
    <w:rsid w:val="00B3136B"/>
    <w:rsid w:val="00B321BD"/>
    <w:rsid w:val="00B35359"/>
    <w:rsid w:val="00B36C58"/>
    <w:rsid w:val="00B36FD1"/>
    <w:rsid w:val="00B40212"/>
    <w:rsid w:val="00B4254B"/>
    <w:rsid w:val="00B425BC"/>
    <w:rsid w:val="00B4384F"/>
    <w:rsid w:val="00B43BC0"/>
    <w:rsid w:val="00B44F3B"/>
    <w:rsid w:val="00B47085"/>
    <w:rsid w:val="00B473C3"/>
    <w:rsid w:val="00B47B34"/>
    <w:rsid w:val="00B501DF"/>
    <w:rsid w:val="00B50A32"/>
    <w:rsid w:val="00B539BC"/>
    <w:rsid w:val="00B5490B"/>
    <w:rsid w:val="00B549B2"/>
    <w:rsid w:val="00B55D38"/>
    <w:rsid w:val="00B55E34"/>
    <w:rsid w:val="00B56790"/>
    <w:rsid w:val="00B571AB"/>
    <w:rsid w:val="00B57895"/>
    <w:rsid w:val="00B57A82"/>
    <w:rsid w:val="00B60114"/>
    <w:rsid w:val="00B60116"/>
    <w:rsid w:val="00B60D3F"/>
    <w:rsid w:val="00B61D9F"/>
    <w:rsid w:val="00B65105"/>
    <w:rsid w:val="00B65317"/>
    <w:rsid w:val="00B657B8"/>
    <w:rsid w:val="00B65BD8"/>
    <w:rsid w:val="00B66852"/>
    <w:rsid w:val="00B67D13"/>
    <w:rsid w:val="00B701BB"/>
    <w:rsid w:val="00B70E5C"/>
    <w:rsid w:val="00B7170C"/>
    <w:rsid w:val="00B71DEC"/>
    <w:rsid w:val="00B71EBB"/>
    <w:rsid w:val="00B736CE"/>
    <w:rsid w:val="00B7423A"/>
    <w:rsid w:val="00B7571A"/>
    <w:rsid w:val="00B7763B"/>
    <w:rsid w:val="00B7767F"/>
    <w:rsid w:val="00B80F6B"/>
    <w:rsid w:val="00B81965"/>
    <w:rsid w:val="00B81BA8"/>
    <w:rsid w:val="00B831C1"/>
    <w:rsid w:val="00B84920"/>
    <w:rsid w:val="00B84A7A"/>
    <w:rsid w:val="00B84BFC"/>
    <w:rsid w:val="00B84E4C"/>
    <w:rsid w:val="00B84F34"/>
    <w:rsid w:val="00B8556A"/>
    <w:rsid w:val="00B8571E"/>
    <w:rsid w:val="00B8756A"/>
    <w:rsid w:val="00B9049B"/>
    <w:rsid w:val="00B90CDE"/>
    <w:rsid w:val="00B91E7A"/>
    <w:rsid w:val="00B93513"/>
    <w:rsid w:val="00B94D7B"/>
    <w:rsid w:val="00B956E8"/>
    <w:rsid w:val="00B9760D"/>
    <w:rsid w:val="00BA0E5D"/>
    <w:rsid w:val="00BA2380"/>
    <w:rsid w:val="00BA2736"/>
    <w:rsid w:val="00BA274A"/>
    <w:rsid w:val="00BA28D3"/>
    <w:rsid w:val="00BA3B46"/>
    <w:rsid w:val="00BA3E9A"/>
    <w:rsid w:val="00BA5E98"/>
    <w:rsid w:val="00BA674F"/>
    <w:rsid w:val="00BA7118"/>
    <w:rsid w:val="00BB01B3"/>
    <w:rsid w:val="00BB0779"/>
    <w:rsid w:val="00BB087B"/>
    <w:rsid w:val="00BB090C"/>
    <w:rsid w:val="00BB0972"/>
    <w:rsid w:val="00BB0C4E"/>
    <w:rsid w:val="00BB127D"/>
    <w:rsid w:val="00BB2BD6"/>
    <w:rsid w:val="00BB2D86"/>
    <w:rsid w:val="00BB312C"/>
    <w:rsid w:val="00BB6326"/>
    <w:rsid w:val="00BB6F76"/>
    <w:rsid w:val="00BC02D7"/>
    <w:rsid w:val="00BC0BCF"/>
    <w:rsid w:val="00BC1E85"/>
    <w:rsid w:val="00BC1FE2"/>
    <w:rsid w:val="00BC21D6"/>
    <w:rsid w:val="00BC2A66"/>
    <w:rsid w:val="00BC3155"/>
    <w:rsid w:val="00BC4192"/>
    <w:rsid w:val="00BC6D23"/>
    <w:rsid w:val="00BD197B"/>
    <w:rsid w:val="00BD2764"/>
    <w:rsid w:val="00BD27D4"/>
    <w:rsid w:val="00BD45E7"/>
    <w:rsid w:val="00BD470E"/>
    <w:rsid w:val="00BD490D"/>
    <w:rsid w:val="00BD4AC1"/>
    <w:rsid w:val="00BD5684"/>
    <w:rsid w:val="00BD575A"/>
    <w:rsid w:val="00BD64FC"/>
    <w:rsid w:val="00BD74A1"/>
    <w:rsid w:val="00BD7F0F"/>
    <w:rsid w:val="00BE065E"/>
    <w:rsid w:val="00BE0BEE"/>
    <w:rsid w:val="00BE0E7A"/>
    <w:rsid w:val="00BE192A"/>
    <w:rsid w:val="00BE34B1"/>
    <w:rsid w:val="00BE4632"/>
    <w:rsid w:val="00BE4B24"/>
    <w:rsid w:val="00BE59CD"/>
    <w:rsid w:val="00BE5E15"/>
    <w:rsid w:val="00BE6C00"/>
    <w:rsid w:val="00BE6E9C"/>
    <w:rsid w:val="00BE6EE2"/>
    <w:rsid w:val="00BE734E"/>
    <w:rsid w:val="00BE767B"/>
    <w:rsid w:val="00BE7732"/>
    <w:rsid w:val="00BE7CEC"/>
    <w:rsid w:val="00BF04E8"/>
    <w:rsid w:val="00BF0988"/>
    <w:rsid w:val="00BF16B0"/>
    <w:rsid w:val="00BF2DF4"/>
    <w:rsid w:val="00BF47C9"/>
    <w:rsid w:val="00BF4ECA"/>
    <w:rsid w:val="00BF4F09"/>
    <w:rsid w:val="00BF5F18"/>
    <w:rsid w:val="00BF770F"/>
    <w:rsid w:val="00BF79C6"/>
    <w:rsid w:val="00BF7AFD"/>
    <w:rsid w:val="00BF7FB9"/>
    <w:rsid w:val="00C0072C"/>
    <w:rsid w:val="00C012A3"/>
    <w:rsid w:val="00C021A1"/>
    <w:rsid w:val="00C021CE"/>
    <w:rsid w:val="00C026AA"/>
    <w:rsid w:val="00C03B93"/>
    <w:rsid w:val="00C03D67"/>
    <w:rsid w:val="00C04636"/>
    <w:rsid w:val="00C04DAE"/>
    <w:rsid w:val="00C061C8"/>
    <w:rsid w:val="00C075F6"/>
    <w:rsid w:val="00C07D8E"/>
    <w:rsid w:val="00C104E4"/>
    <w:rsid w:val="00C11045"/>
    <w:rsid w:val="00C114B7"/>
    <w:rsid w:val="00C11C8F"/>
    <w:rsid w:val="00C13829"/>
    <w:rsid w:val="00C14A1A"/>
    <w:rsid w:val="00C14DCC"/>
    <w:rsid w:val="00C14E3B"/>
    <w:rsid w:val="00C16F19"/>
    <w:rsid w:val="00C174FD"/>
    <w:rsid w:val="00C17881"/>
    <w:rsid w:val="00C2303A"/>
    <w:rsid w:val="00C23692"/>
    <w:rsid w:val="00C252F2"/>
    <w:rsid w:val="00C268DC"/>
    <w:rsid w:val="00C27115"/>
    <w:rsid w:val="00C277C5"/>
    <w:rsid w:val="00C30034"/>
    <w:rsid w:val="00C30B1A"/>
    <w:rsid w:val="00C323EC"/>
    <w:rsid w:val="00C32C2D"/>
    <w:rsid w:val="00C33C0B"/>
    <w:rsid w:val="00C3403D"/>
    <w:rsid w:val="00C35BEC"/>
    <w:rsid w:val="00C37A80"/>
    <w:rsid w:val="00C37D7A"/>
    <w:rsid w:val="00C40705"/>
    <w:rsid w:val="00C415E6"/>
    <w:rsid w:val="00C41CC0"/>
    <w:rsid w:val="00C431E9"/>
    <w:rsid w:val="00C43461"/>
    <w:rsid w:val="00C439DA"/>
    <w:rsid w:val="00C443B8"/>
    <w:rsid w:val="00C46AF2"/>
    <w:rsid w:val="00C47437"/>
    <w:rsid w:val="00C47454"/>
    <w:rsid w:val="00C5041A"/>
    <w:rsid w:val="00C51208"/>
    <w:rsid w:val="00C51568"/>
    <w:rsid w:val="00C528B6"/>
    <w:rsid w:val="00C52A7B"/>
    <w:rsid w:val="00C55003"/>
    <w:rsid w:val="00C553A4"/>
    <w:rsid w:val="00C55503"/>
    <w:rsid w:val="00C57D93"/>
    <w:rsid w:val="00C57E2F"/>
    <w:rsid w:val="00C60295"/>
    <w:rsid w:val="00C60E74"/>
    <w:rsid w:val="00C617EF"/>
    <w:rsid w:val="00C61B96"/>
    <w:rsid w:val="00C6324C"/>
    <w:rsid w:val="00C6427F"/>
    <w:rsid w:val="00C66428"/>
    <w:rsid w:val="00C673C7"/>
    <w:rsid w:val="00C679AA"/>
    <w:rsid w:val="00C7018D"/>
    <w:rsid w:val="00C70BA4"/>
    <w:rsid w:val="00C71916"/>
    <w:rsid w:val="00C724CF"/>
    <w:rsid w:val="00C75972"/>
    <w:rsid w:val="00C76D90"/>
    <w:rsid w:val="00C82792"/>
    <w:rsid w:val="00C83450"/>
    <w:rsid w:val="00C83780"/>
    <w:rsid w:val="00C86999"/>
    <w:rsid w:val="00C86C6B"/>
    <w:rsid w:val="00C87D12"/>
    <w:rsid w:val="00C928FB"/>
    <w:rsid w:val="00C94803"/>
    <w:rsid w:val="00C948FD"/>
    <w:rsid w:val="00C94D5F"/>
    <w:rsid w:val="00C95CD9"/>
    <w:rsid w:val="00C97386"/>
    <w:rsid w:val="00C97898"/>
    <w:rsid w:val="00CA027F"/>
    <w:rsid w:val="00CA0AE3"/>
    <w:rsid w:val="00CA0FEC"/>
    <w:rsid w:val="00CA126F"/>
    <w:rsid w:val="00CA2B76"/>
    <w:rsid w:val="00CA35E7"/>
    <w:rsid w:val="00CA3A57"/>
    <w:rsid w:val="00CA4308"/>
    <w:rsid w:val="00CA4484"/>
    <w:rsid w:val="00CA4A36"/>
    <w:rsid w:val="00CA6EA4"/>
    <w:rsid w:val="00CA7639"/>
    <w:rsid w:val="00CA7908"/>
    <w:rsid w:val="00CA7D92"/>
    <w:rsid w:val="00CB0052"/>
    <w:rsid w:val="00CB0464"/>
    <w:rsid w:val="00CB05A5"/>
    <w:rsid w:val="00CB0E0F"/>
    <w:rsid w:val="00CB3341"/>
    <w:rsid w:val="00CB43D5"/>
    <w:rsid w:val="00CB4536"/>
    <w:rsid w:val="00CB57A5"/>
    <w:rsid w:val="00CB6530"/>
    <w:rsid w:val="00CC0119"/>
    <w:rsid w:val="00CC1AED"/>
    <w:rsid w:val="00CC31F6"/>
    <w:rsid w:val="00CC3919"/>
    <w:rsid w:val="00CC4AD6"/>
    <w:rsid w:val="00CC51DE"/>
    <w:rsid w:val="00CC58E9"/>
    <w:rsid w:val="00CC67FA"/>
    <w:rsid w:val="00CC7433"/>
    <w:rsid w:val="00CC76F9"/>
    <w:rsid w:val="00CD066B"/>
    <w:rsid w:val="00CD23F0"/>
    <w:rsid w:val="00CD2BF2"/>
    <w:rsid w:val="00CD3917"/>
    <w:rsid w:val="00CD4297"/>
    <w:rsid w:val="00CD46E2"/>
    <w:rsid w:val="00CD549A"/>
    <w:rsid w:val="00CD5A80"/>
    <w:rsid w:val="00CE0879"/>
    <w:rsid w:val="00CE0AE2"/>
    <w:rsid w:val="00CE31BC"/>
    <w:rsid w:val="00CE36D1"/>
    <w:rsid w:val="00CE407C"/>
    <w:rsid w:val="00CE5CFA"/>
    <w:rsid w:val="00CE689A"/>
    <w:rsid w:val="00CE6FD9"/>
    <w:rsid w:val="00CF04A1"/>
    <w:rsid w:val="00CF0501"/>
    <w:rsid w:val="00CF0502"/>
    <w:rsid w:val="00CF13AA"/>
    <w:rsid w:val="00CF2173"/>
    <w:rsid w:val="00CF27EE"/>
    <w:rsid w:val="00CF3122"/>
    <w:rsid w:val="00CF3429"/>
    <w:rsid w:val="00CF37E6"/>
    <w:rsid w:val="00CF3FCA"/>
    <w:rsid w:val="00CF40F9"/>
    <w:rsid w:val="00CF5F29"/>
    <w:rsid w:val="00CF609D"/>
    <w:rsid w:val="00CF7F28"/>
    <w:rsid w:val="00D001AF"/>
    <w:rsid w:val="00D0086F"/>
    <w:rsid w:val="00D00D0B"/>
    <w:rsid w:val="00D00EBC"/>
    <w:rsid w:val="00D01302"/>
    <w:rsid w:val="00D02B55"/>
    <w:rsid w:val="00D034F3"/>
    <w:rsid w:val="00D0424A"/>
    <w:rsid w:val="00D04AFC"/>
    <w:rsid w:val="00D04B69"/>
    <w:rsid w:val="00D05528"/>
    <w:rsid w:val="00D058A4"/>
    <w:rsid w:val="00D062DD"/>
    <w:rsid w:val="00D07758"/>
    <w:rsid w:val="00D1102A"/>
    <w:rsid w:val="00D11468"/>
    <w:rsid w:val="00D1229D"/>
    <w:rsid w:val="00D1282A"/>
    <w:rsid w:val="00D12E98"/>
    <w:rsid w:val="00D13C98"/>
    <w:rsid w:val="00D153D2"/>
    <w:rsid w:val="00D15560"/>
    <w:rsid w:val="00D157B0"/>
    <w:rsid w:val="00D17AC9"/>
    <w:rsid w:val="00D20A25"/>
    <w:rsid w:val="00D225B9"/>
    <w:rsid w:val="00D22771"/>
    <w:rsid w:val="00D3231F"/>
    <w:rsid w:val="00D32779"/>
    <w:rsid w:val="00D32B04"/>
    <w:rsid w:val="00D34B21"/>
    <w:rsid w:val="00D41417"/>
    <w:rsid w:val="00D41EC2"/>
    <w:rsid w:val="00D426B4"/>
    <w:rsid w:val="00D42826"/>
    <w:rsid w:val="00D42C8F"/>
    <w:rsid w:val="00D43585"/>
    <w:rsid w:val="00D4440D"/>
    <w:rsid w:val="00D5034B"/>
    <w:rsid w:val="00D5097D"/>
    <w:rsid w:val="00D51305"/>
    <w:rsid w:val="00D51373"/>
    <w:rsid w:val="00D5160B"/>
    <w:rsid w:val="00D51F71"/>
    <w:rsid w:val="00D52282"/>
    <w:rsid w:val="00D53512"/>
    <w:rsid w:val="00D537FA"/>
    <w:rsid w:val="00D53D99"/>
    <w:rsid w:val="00D54393"/>
    <w:rsid w:val="00D5547D"/>
    <w:rsid w:val="00D55CDB"/>
    <w:rsid w:val="00D57D8C"/>
    <w:rsid w:val="00D605B7"/>
    <w:rsid w:val="00D61A61"/>
    <w:rsid w:val="00D62A3B"/>
    <w:rsid w:val="00D63501"/>
    <w:rsid w:val="00D63BBD"/>
    <w:rsid w:val="00D64773"/>
    <w:rsid w:val="00D647DD"/>
    <w:rsid w:val="00D657A7"/>
    <w:rsid w:val="00D66792"/>
    <w:rsid w:val="00D66FA6"/>
    <w:rsid w:val="00D67147"/>
    <w:rsid w:val="00D675FF"/>
    <w:rsid w:val="00D70C47"/>
    <w:rsid w:val="00D70C76"/>
    <w:rsid w:val="00D717D1"/>
    <w:rsid w:val="00D73053"/>
    <w:rsid w:val="00D76776"/>
    <w:rsid w:val="00D800AA"/>
    <w:rsid w:val="00D803F5"/>
    <w:rsid w:val="00D80CA4"/>
    <w:rsid w:val="00D80D99"/>
    <w:rsid w:val="00D80DAC"/>
    <w:rsid w:val="00D8121C"/>
    <w:rsid w:val="00D8198A"/>
    <w:rsid w:val="00D81CA0"/>
    <w:rsid w:val="00D825F4"/>
    <w:rsid w:val="00D82AAC"/>
    <w:rsid w:val="00D82DB8"/>
    <w:rsid w:val="00D85172"/>
    <w:rsid w:val="00D8568A"/>
    <w:rsid w:val="00D86443"/>
    <w:rsid w:val="00D86F47"/>
    <w:rsid w:val="00D87498"/>
    <w:rsid w:val="00D8797F"/>
    <w:rsid w:val="00D87C50"/>
    <w:rsid w:val="00D90E4C"/>
    <w:rsid w:val="00D9197D"/>
    <w:rsid w:val="00D92146"/>
    <w:rsid w:val="00D92551"/>
    <w:rsid w:val="00D92B76"/>
    <w:rsid w:val="00D9376D"/>
    <w:rsid w:val="00D947ED"/>
    <w:rsid w:val="00D948AC"/>
    <w:rsid w:val="00D94E3A"/>
    <w:rsid w:val="00D9503C"/>
    <w:rsid w:val="00D95934"/>
    <w:rsid w:val="00D96CD8"/>
    <w:rsid w:val="00D96D04"/>
    <w:rsid w:val="00D97870"/>
    <w:rsid w:val="00DA0DF7"/>
    <w:rsid w:val="00DA1CC6"/>
    <w:rsid w:val="00DA2A1A"/>
    <w:rsid w:val="00DA2DC7"/>
    <w:rsid w:val="00DA505C"/>
    <w:rsid w:val="00DA5180"/>
    <w:rsid w:val="00DA582B"/>
    <w:rsid w:val="00DA5929"/>
    <w:rsid w:val="00DA7B68"/>
    <w:rsid w:val="00DA7E76"/>
    <w:rsid w:val="00DB117D"/>
    <w:rsid w:val="00DB19FD"/>
    <w:rsid w:val="00DB1DF4"/>
    <w:rsid w:val="00DB56C1"/>
    <w:rsid w:val="00DB6F59"/>
    <w:rsid w:val="00DC16C3"/>
    <w:rsid w:val="00DC210F"/>
    <w:rsid w:val="00DC239B"/>
    <w:rsid w:val="00DC33CF"/>
    <w:rsid w:val="00DC3D5D"/>
    <w:rsid w:val="00DC41C4"/>
    <w:rsid w:val="00DC5C36"/>
    <w:rsid w:val="00DC5CEE"/>
    <w:rsid w:val="00DC65C4"/>
    <w:rsid w:val="00DC6CB6"/>
    <w:rsid w:val="00DC7323"/>
    <w:rsid w:val="00DC755B"/>
    <w:rsid w:val="00DD0E02"/>
    <w:rsid w:val="00DD157C"/>
    <w:rsid w:val="00DD1BA7"/>
    <w:rsid w:val="00DD2414"/>
    <w:rsid w:val="00DD3011"/>
    <w:rsid w:val="00DD384A"/>
    <w:rsid w:val="00DD48BB"/>
    <w:rsid w:val="00DD4D72"/>
    <w:rsid w:val="00DD5A0A"/>
    <w:rsid w:val="00DD73EF"/>
    <w:rsid w:val="00DD7FCF"/>
    <w:rsid w:val="00DE23E8"/>
    <w:rsid w:val="00DE6363"/>
    <w:rsid w:val="00DE674B"/>
    <w:rsid w:val="00DE7642"/>
    <w:rsid w:val="00DE7956"/>
    <w:rsid w:val="00DE7BB9"/>
    <w:rsid w:val="00DF0212"/>
    <w:rsid w:val="00DF2CB4"/>
    <w:rsid w:val="00DF36F0"/>
    <w:rsid w:val="00DF3B6C"/>
    <w:rsid w:val="00DF6F96"/>
    <w:rsid w:val="00DF7FAF"/>
    <w:rsid w:val="00E00B48"/>
    <w:rsid w:val="00E0128B"/>
    <w:rsid w:val="00E024DC"/>
    <w:rsid w:val="00E02519"/>
    <w:rsid w:val="00E028D4"/>
    <w:rsid w:val="00E02E06"/>
    <w:rsid w:val="00E02E8C"/>
    <w:rsid w:val="00E030ED"/>
    <w:rsid w:val="00E0425E"/>
    <w:rsid w:val="00E04B15"/>
    <w:rsid w:val="00E04B1F"/>
    <w:rsid w:val="00E05542"/>
    <w:rsid w:val="00E05DE0"/>
    <w:rsid w:val="00E07F62"/>
    <w:rsid w:val="00E10EAF"/>
    <w:rsid w:val="00E11D4D"/>
    <w:rsid w:val="00E121CF"/>
    <w:rsid w:val="00E12218"/>
    <w:rsid w:val="00E132FB"/>
    <w:rsid w:val="00E13B7A"/>
    <w:rsid w:val="00E13C32"/>
    <w:rsid w:val="00E14213"/>
    <w:rsid w:val="00E16A72"/>
    <w:rsid w:val="00E174F1"/>
    <w:rsid w:val="00E219E9"/>
    <w:rsid w:val="00E2214F"/>
    <w:rsid w:val="00E22280"/>
    <w:rsid w:val="00E224AE"/>
    <w:rsid w:val="00E22657"/>
    <w:rsid w:val="00E229AD"/>
    <w:rsid w:val="00E23C36"/>
    <w:rsid w:val="00E25460"/>
    <w:rsid w:val="00E25823"/>
    <w:rsid w:val="00E25D27"/>
    <w:rsid w:val="00E268D0"/>
    <w:rsid w:val="00E27FF3"/>
    <w:rsid w:val="00E31816"/>
    <w:rsid w:val="00E323F5"/>
    <w:rsid w:val="00E330AC"/>
    <w:rsid w:val="00E33F4D"/>
    <w:rsid w:val="00E35789"/>
    <w:rsid w:val="00E359B3"/>
    <w:rsid w:val="00E35C0F"/>
    <w:rsid w:val="00E371CF"/>
    <w:rsid w:val="00E3760A"/>
    <w:rsid w:val="00E377E5"/>
    <w:rsid w:val="00E4027C"/>
    <w:rsid w:val="00E41803"/>
    <w:rsid w:val="00E426A9"/>
    <w:rsid w:val="00E43BA1"/>
    <w:rsid w:val="00E43D42"/>
    <w:rsid w:val="00E44EDC"/>
    <w:rsid w:val="00E44F28"/>
    <w:rsid w:val="00E4580D"/>
    <w:rsid w:val="00E4723E"/>
    <w:rsid w:val="00E47992"/>
    <w:rsid w:val="00E509FF"/>
    <w:rsid w:val="00E50F1E"/>
    <w:rsid w:val="00E51F16"/>
    <w:rsid w:val="00E51F8A"/>
    <w:rsid w:val="00E53409"/>
    <w:rsid w:val="00E536CD"/>
    <w:rsid w:val="00E55756"/>
    <w:rsid w:val="00E55773"/>
    <w:rsid w:val="00E56929"/>
    <w:rsid w:val="00E576DE"/>
    <w:rsid w:val="00E57DFD"/>
    <w:rsid w:val="00E57ECE"/>
    <w:rsid w:val="00E600B5"/>
    <w:rsid w:val="00E6055F"/>
    <w:rsid w:val="00E6234A"/>
    <w:rsid w:val="00E63A7D"/>
    <w:rsid w:val="00E64D5F"/>
    <w:rsid w:val="00E64E17"/>
    <w:rsid w:val="00E65795"/>
    <w:rsid w:val="00E6737F"/>
    <w:rsid w:val="00E70553"/>
    <w:rsid w:val="00E7090B"/>
    <w:rsid w:val="00E712D5"/>
    <w:rsid w:val="00E7263E"/>
    <w:rsid w:val="00E76285"/>
    <w:rsid w:val="00E76351"/>
    <w:rsid w:val="00E768EF"/>
    <w:rsid w:val="00E776ED"/>
    <w:rsid w:val="00E8070A"/>
    <w:rsid w:val="00E810ED"/>
    <w:rsid w:val="00E81280"/>
    <w:rsid w:val="00E845C2"/>
    <w:rsid w:val="00E86A56"/>
    <w:rsid w:val="00E910FC"/>
    <w:rsid w:val="00E91958"/>
    <w:rsid w:val="00E91CBF"/>
    <w:rsid w:val="00E91CF0"/>
    <w:rsid w:val="00E91EFF"/>
    <w:rsid w:val="00E9216D"/>
    <w:rsid w:val="00E92AB3"/>
    <w:rsid w:val="00E937DA"/>
    <w:rsid w:val="00E943DF"/>
    <w:rsid w:val="00E94956"/>
    <w:rsid w:val="00E975EA"/>
    <w:rsid w:val="00EA0CB1"/>
    <w:rsid w:val="00EA1E20"/>
    <w:rsid w:val="00EA33B2"/>
    <w:rsid w:val="00EA3475"/>
    <w:rsid w:val="00EA3D3C"/>
    <w:rsid w:val="00EA40AE"/>
    <w:rsid w:val="00EA490B"/>
    <w:rsid w:val="00EA4A2F"/>
    <w:rsid w:val="00EA4B7D"/>
    <w:rsid w:val="00EA4E11"/>
    <w:rsid w:val="00EA5C9A"/>
    <w:rsid w:val="00EA724F"/>
    <w:rsid w:val="00EA7951"/>
    <w:rsid w:val="00EA7A26"/>
    <w:rsid w:val="00EB05CB"/>
    <w:rsid w:val="00EB0FA7"/>
    <w:rsid w:val="00EB206D"/>
    <w:rsid w:val="00EB29B0"/>
    <w:rsid w:val="00EB3481"/>
    <w:rsid w:val="00EB57B1"/>
    <w:rsid w:val="00EB59BE"/>
    <w:rsid w:val="00EB701B"/>
    <w:rsid w:val="00EB7184"/>
    <w:rsid w:val="00EC0366"/>
    <w:rsid w:val="00EC0B45"/>
    <w:rsid w:val="00EC1D08"/>
    <w:rsid w:val="00EC20EC"/>
    <w:rsid w:val="00EC2BA4"/>
    <w:rsid w:val="00EC4784"/>
    <w:rsid w:val="00EC4A77"/>
    <w:rsid w:val="00EC69AF"/>
    <w:rsid w:val="00EC6A89"/>
    <w:rsid w:val="00EC6D2E"/>
    <w:rsid w:val="00EC7CC3"/>
    <w:rsid w:val="00EC7E62"/>
    <w:rsid w:val="00EC7EA7"/>
    <w:rsid w:val="00ED108B"/>
    <w:rsid w:val="00ED1393"/>
    <w:rsid w:val="00ED43CC"/>
    <w:rsid w:val="00ED48D1"/>
    <w:rsid w:val="00ED534A"/>
    <w:rsid w:val="00ED5F19"/>
    <w:rsid w:val="00ED7B23"/>
    <w:rsid w:val="00EE170E"/>
    <w:rsid w:val="00EE1E56"/>
    <w:rsid w:val="00EE3485"/>
    <w:rsid w:val="00EE38AC"/>
    <w:rsid w:val="00EE3A29"/>
    <w:rsid w:val="00EE4520"/>
    <w:rsid w:val="00EE4FF3"/>
    <w:rsid w:val="00EF0E5A"/>
    <w:rsid w:val="00EF171C"/>
    <w:rsid w:val="00EF2A24"/>
    <w:rsid w:val="00EF2DAB"/>
    <w:rsid w:val="00EF2DE9"/>
    <w:rsid w:val="00EF3CA9"/>
    <w:rsid w:val="00EF485B"/>
    <w:rsid w:val="00EF4CCC"/>
    <w:rsid w:val="00EF6A1D"/>
    <w:rsid w:val="00F00D4E"/>
    <w:rsid w:val="00F01696"/>
    <w:rsid w:val="00F0224B"/>
    <w:rsid w:val="00F022B0"/>
    <w:rsid w:val="00F057A8"/>
    <w:rsid w:val="00F0692B"/>
    <w:rsid w:val="00F06BF2"/>
    <w:rsid w:val="00F07279"/>
    <w:rsid w:val="00F07312"/>
    <w:rsid w:val="00F10D23"/>
    <w:rsid w:val="00F12DC0"/>
    <w:rsid w:val="00F131A8"/>
    <w:rsid w:val="00F14803"/>
    <w:rsid w:val="00F21288"/>
    <w:rsid w:val="00F21E0E"/>
    <w:rsid w:val="00F2322E"/>
    <w:rsid w:val="00F24DBE"/>
    <w:rsid w:val="00F2540C"/>
    <w:rsid w:val="00F2544E"/>
    <w:rsid w:val="00F311BB"/>
    <w:rsid w:val="00F31AC4"/>
    <w:rsid w:val="00F31E60"/>
    <w:rsid w:val="00F32F63"/>
    <w:rsid w:val="00F33978"/>
    <w:rsid w:val="00F36456"/>
    <w:rsid w:val="00F40990"/>
    <w:rsid w:val="00F41F4A"/>
    <w:rsid w:val="00F423C6"/>
    <w:rsid w:val="00F429D8"/>
    <w:rsid w:val="00F43386"/>
    <w:rsid w:val="00F433AF"/>
    <w:rsid w:val="00F43BCC"/>
    <w:rsid w:val="00F441C6"/>
    <w:rsid w:val="00F458B2"/>
    <w:rsid w:val="00F459C6"/>
    <w:rsid w:val="00F4630E"/>
    <w:rsid w:val="00F46494"/>
    <w:rsid w:val="00F46724"/>
    <w:rsid w:val="00F50284"/>
    <w:rsid w:val="00F52CC8"/>
    <w:rsid w:val="00F53F25"/>
    <w:rsid w:val="00F54643"/>
    <w:rsid w:val="00F54787"/>
    <w:rsid w:val="00F554B5"/>
    <w:rsid w:val="00F558AB"/>
    <w:rsid w:val="00F57347"/>
    <w:rsid w:val="00F60E83"/>
    <w:rsid w:val="00F61D89"/>
    <w:rsid w:val="00F639CD"/>
    <w:rsid w:val="00F64564"/>
    <w:rsid w:val="00F652C6"/>
    <w:rsid w:val="00F65809"/>
    <w:rsid w:val="00F65A76"/>
    <w:rsid w:val="00F70096"/>
    <w:rsid w:val="00F7018B"/>
    <w:rsid w:val="00F70C79"/>
    <w:rsid w:val="00F71079"/>
    <w:rsid w:val="00F75B30"/>
    <w:rsid w:val="00F75C0D"/>
    <w:rsid w:val="00F76205"/>
    <w:rsid w:val="00F76BBA"/>
    <w:rsid w:val="00F76E4E"/>
    <w:rsid w:val="00F76F19"/>
    <w:rsid w:val="00F77359"/>
    <w:rsid w:val="00F7767E"/>
    <w:rsid w:val="00F81397"/>
    <w:rsid w:val="00F82FF9"/>
    <w:rsid w:val="00F831E3"/>
    <w:rsid w:val="00F83407"/>
    <w:rsid w:val="00F84184"/>
    <w:rsid w:val="00F846CF"/>
    <w:rsid w:val="00F85A64"/>
    <w:rsid w:val="00F85C38"/>
    <w:rsid w:val="00F86738"/>
    <w:rsid w:val="00F86ABB"/>
    <w:rsid w:val="00F8759C"/>
    <w:rsid w:val="00F87F41"/>
    <w:rsid w:val="00F912DF"/>
    <w:rsid w:val="00F932B6"/>
    <w:rsid w:val="00F936C2"/>
    <w:rsid w:val="00F9397B"/>
    <w:rsid w:val="00F94D5D"/>
    <w:rsid w:val="00F95D7E"/>
    <w:rsid w:val="00F964DA"/>
    <w:rsid w:val="00FA0CF5"/>
    <w:rsid w:val="00FA0DC5"/>
    <w:rsid w:val="00FA1B5A"/>
    <w:rsid w:val="00FA2325"/>
    <w:rsid w:val="00FA24CA"/>
    <w:rsid w:val="00FA2841"/>
    <w:rsid w:val="00FA3BF8"/>
    <w:rsid w:val="00FA49A1"/>
    <w:rsid w:val="00FA4D90"/>
    <w:rsid w:val="00FA4E79"/>
    <w:rsid w:val="00FA56F8"/>
    <w:rsid w:val="00FA57AB"/>
    <w:rsid w:val="00FA5DF7"/>
    <w:rsid w:val="00FA61C7"/>
    <w:rsid w:val="00FA6C12"/>
    <w:rsid w:val="00FA79CE"/>
    <w:rsid w:val="00FB050E"/>
    <w:rsid w:val="00FB05BA"/>
    <w:rsid w:val="00FB0D39"/>
    <w:rsid w:val="00FB15A0"/>
    <w:rsid w:val="00FB1ED8"/>
    <w:rsid w:val="00FB3265"/>
    <w:rsid w:val="00FB387C"/>
    <w:rsid w:val="00FB4142"/>
    <w:rsid w:val="00FB422D"/>
    <w:rsid w:val="00FB48FB"/>
    <w:rsid w:val="00FB6A1A"/>
    <w:rsid w:val="00FC02EA"/>
    <w:rsid w:val="00FC1A24"/>
    <w:rsid w:val="00FC204E"/>
    <w:rsid w:val="00FC6352"/>
    <w:rsid w:val="00FC7A9B"/>
    <w:rsid w:val="00FC7AB8"/>
    <w:rsid w:val="00FC7B9F"/>
    <w:rsid w:val="00FD1F23"/>
    <w:rsid w:val="00FD3759"/>
    <w:rsid w:val="00FD37D7"/>
    <w:rsid w:val="00FD3ADA"/>
    <w:rsid w:val="00FD491E"/>
    <w:rsid w:val="00FD7648"/>
    <w:rsid w:val="00FE152A"/>
    <w:rsid w:val="00FE1CE0"/>
    <w:rsid w:val="00FE21B5"/>
    <w:rsid w:val="00FE2AFD"/>
    <w:rsid w:val="00FE3E6C"/>
    <w:rsid w:val="00FE5B02"/>
    <w:rsid w:val="00FE6F70"/>
    <w:rsid w:val="00FE7482"/>
    <w:rsid w:val="00FE795A"/>
    <w:rsid w:val="00FF03A0"/>
    <w:rsid w:val="00FF2CE8"/>
    <w:rsid w:val="00FF6144"/>
    <w:rsid w:val="00FF66EA"/>
    <w:rsid w:val="00FF6A49"/>
    <w:rsid w:val="00FF7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BA59A7"/>
  <w15:docId w15:val="{B98209AD-3451-4824-82E1-1DFAFFB13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inorEastAsia" w:hAnsiTheme="maj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0D99"/>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D80D99"/>
    <w:pPr>
      <w:numPr>
        <w:numId w:val="17"/>
      </w:numPr>
      <w:spacing w:before="240"/>
      <w:contextualSpacing w:val="0"/>
      <w:outlineLvl w:val="0"/>
    </w:pPr>
    <w:rPr>
      <w:b/>
    </w:rPr>
  </w:style>
  <w:style w:type="paragraph" w:styleId="Heading2">
    <w:name w:val="heading 2"/>
    <w:basedOn w:val="Heading1"/>
    <w:next w:val="Normal"/>
    <w:link w:val="Heading2Char"/>
    <w:uiPriority w:val="2"/>
    <w:qFormat/>
    <w:rsid w:val="00D80D99"/>
    <w:pPr>
      <w:numPr>
        <w:ilvl w:val="1"/>
      </w:numPr>
      <w:spacing w:after="200"/>
      <w:outlineLvl w:val="1"/>
    </w:pPr>
  </w:style>
  <w:style w:type="paragraph" w:styleId="Heading3">
    <w:name w:val="heading 3"/>
    <w:basedOn w:val="Normal"/>
    <w:next w:val="Normal"/>
    <w:link w:val="Heading3Char"/>
    <w:uiPriority w:val="2"/>
    <w:qFormat/>
    <w:rsid w:val="00D80D99"/>
    <w:pPr>
      <w:keepNext/>
      <w:keepLines/>
      <w:numPr>
        <w:ilvl w:val="2"/>
        <w:numId w:val="17"/>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D80D99"/>
    <w:pPr>
      <w:numPr>
        <w:ilvl w:val="3"/>
      </w:numPr>
      <w:outlineLvl w:val="3"/>
    </w:pPr>
    <w:rPr>
      <w:iCs/>
    </w:rPr>
  </w:style>
  <w:style w:type="paragraph" w:styleId="Heading5">
    <w:name w:val="heading 5"/>
    <w:basedOn w:val="Heading4"/>
    <w:next w:val="Normal"/>
    <w:link w:val="Heading5Char"/>
    <w:uiPriority w:val="2"/>
    <w:qFormat/>
    <w:rsid w:val="00D80D99"/>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14739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147395"/>
    <w:rPr>
      <w:rFonts w:ascii="Times New Roman" w:eastAsia="Cambria" w:hAnsi="Times New Roman" w:cs="Times New Roman"/>
      <w:b/>
      <w:sz w:val="24"/>
      <w:szCs w:val="24"/>
    </w:rPr>
  </w:style>
  <w:style w:type="character" w:styleId="Emphasis">
    <w:name w:val="Emphasis"/>
    <w:basedOn w:val="DefaultParagraphFont"/>
    <w:uiPriority w:val="20"/>
    <w:qFormat/>
    <w:rsid w:val="00C724CF"/>
    <w:rPr>
      <w:rFonts w:ascii="Times New Roman" w:hAnsi="Times New Roman"/>
      <w:i/>
      <w:iCs/>
    </w:rPr>
  </w:style>
  <w:style w:type="paragraph" w:styleId="ListParagraph">
    <w:name w:val="List Paragraph"/>
    <w:basedOn w:val="Normal"/>
    <w:uiPriority w:val="34"/>
    <w:qFormat/>
    <w:rsid w:val="00310124"/>
    <w:pPr>
      <w:numPr>
        <w:numId w:val="14"/>
      </w:numPr>
      <w:ind w:left="1434" w:hanging="357"/>
      <w:contextualSpacing/>
    </w:pPr>
    <w:rPr>
      <w:rFonts w:eastAsia="Cambria" w:cs="Times New Roman"/>
      <w:szCs w:val="24"/>
    </w:rPr>
  </w:style>
  <w:style w:type="character" w:styleId="Strong">
    <w:name w:val="Strong"/>
    <w:basedOn w:val="DefaultParagraphFont"/>
    <w:uiPriority w:val="22"/>
    <w:qFormat/>
    <w:rsid w:val="00C724CF"/>
    <w:rPr>
      <w:rFonts w:ascii="Times New Roman" w:hAnsi="Times New Roman"/>
      <w:b/>
      <w:bCs/>
    </w:rPr>
  </w:style>
  <w:style w:type="paragraph" w:styleId="NormalWeb">
    <w:name w:val="Normal (Web)"/>
    <w:basedOn w:val="Normal"/>
    <w:uiPriority w:val="99"/>
    <w:unhideWhenUsed/>
    <w:rsid w:val="00117666"/>
    <w:pPr>
      <w:spacing w:before="100" w:beforeAutospacing="1" w:after="100" w:afterAutospacing="1"/>
    </w:pPr>
    <w:rPr>
      <w:rFonts w:eastAsia="Times New Roman" w:cs="Times New Roman"/>
      <w:szCs w:val="24"/>
    </w:rPr>
  </w:style>
  <w:style w:type="paragraph" w:styleId="Header">
    <w:name w:val="header"/>
    <w:basedOn w:val="Normal"/>
    <w:link w:val="HeaderChar"/>
    <w:uiPriority w:val="99"/>
    <w:unhideWhenUsed/>
    <w:rsid w:val="00A53000"/>
    <w:pPr>
      <w:tabs>
        <w:tab w:val="center" w:pos="4844"/>
        <w:tab w:val="right" w:pos="9689"/>
      </w:tabs>
    </w:pPr>
    <w:rPr>
      <w:b/>
    </w:rPr>
  </w:style>
  <w:style w:type="character" w:customStyle="1" w:styleId="HeaderChar">
    <w:name w:val="Header Char"/>
    <w:basedOn w:val="DefaultParagraphFont"/>
    <w:link w:val="Header"/>
    <w:uiPriority w:val="99"/>
    <w:rsid w:val="00A53000"/>
    <w:rPr>
      <w:rFonts w:ascii="Times New Roman" w:hAnsi="Times New Roman"/>
      <w:b/>
      <w:sz w:val="24"/>
    </w:rPr>
  </w:style>
  <w:style w:type="paragraph" w:styleId="Footer">
    <w:name w:val="footer"/>
    <w:basedOn w:val="Normal"/>
    <w:link w:val="FooterChar"/>
    <w:uiPriority w:val="99"/>
    <w:unhideWhenUsed/>
    <w:rsid w:val="00117666"/>
    <w:pPr>
      <w:tabs>
        <w:tab w:val="center" w:pos="4844"/>
        <w:tab w:val="right" w:pos="9689"/>
      </w:tabs>
      <w:spacing w:after="0"/>
    </w:pPr>
  </w:style>
  <w:style w:type="character" w:customStyle="1" w:styleId="FooterChar">
    <w:name w:val="Footer Char"/>
    <w:basedOn w:val="DefaultParagraphFont"/>
    <w:link w:val="Footer"/>
    <w:uiPriority w:val="99"/>
    <w:rsid w:val="00117666"/>
  </w:style>
  <w:style w:type="table" w:styleId="TableGrid">
    <w:name w:val="Table Grid"/>
    <w:basedOn w:val="TableNormal"/>
    <w:rsid w:val="00117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117666"/>
    <w:pPr>
      <w:spacing w:after="0"/>
    </w:pPr>
    <w:rPr>
      <w:sz w:val="20"/>
      <w:szCs w:val="20"/>
    </w:rPr>
  </w:style>
  <w:style w:type="character" w:customStyle="1" w:styleId="FootnoteTextChar">
    <w:name w:val="Footnote Text Char"/>
    <w:basedOn w:val="DefaultParagraphFont"/>
    <w:link w:val="FootnoteText"/>
    <w:uiPriority w:val="99"/>
    <w:semiHidden/>
    <w:rsid w:val="00117666"/>
    <w:rPr>
      <w:sz w:val="20"/>
      <w:szCs w:val="20"/>
    </w:rPr>
  </w:style>
  <w:style w:type="character" w:styleId="FootnoteReference">
    <w:name w:val="footnote reference"/>
    <w:basedOn w:val="DefaultParagraphFont"/>
    <w:uiPriority w:val="99"/>
    <w:semiHidden/>
    <w:unhideWhenUsed/>
    <w:rsid w:val="00117666"/>
    <w:rPr>
      <w:vertAlign w:val="superscript"/>
    </w:rPr>
  </w:style>
  <w:style w:type="paragraph" w:styleId="Caption">
    <w:name w:val="caption"/>
    <w:basedOn w:val="Normal"/>
    <w:next w:val="NoSpacing"/>
    <w:uiPriority w:val="35"/>
    <w:unhideWhenUsed/>
    <w:qFormat/>
    <w:rsid w:val="00A53000"/>
    <w:pPr>
      <w:keepNext/>
    </w:pPr>
    <w:rPr>
      <w:rFonts w:cs="Times New Roman"/>
      <w:b/>
      <w:bCs/>
      <w:szCs w:val="24"/>
    </w:rPr>
  </w:style>
  <w:style w:type="paragraph" w:styleId="BalloonText">
    <w:name w:val="Balloon Text"/>
    <w:basedOn w:val="Normal"/>
    <w:link w:val="BalloonTextChar"/>
    <w:uiPriority w:val="99"/>
    <w:semiHidden/>
    <w:unhideWhenUsed/>
    <w:rsid w:val="00117666"/>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7666"/>
    <w:rPr>
      <w:rFonts w:ascii="Tahoma" w:hAnsi="Tahoma" w:cs="Tahoma"/>
      <w:sz w:val="16"/>
      <w:szCs w:val="16"/>
    </w:rPr>
  </w:style>
  <w:style w:type="character" w:styleId="LineNumber">
    <w:name w:val="line number"/>
    <w:basedOn w:val="DefaultParagraphFont"/>
    <w:uiPriority w:val="99"/>
    <w:semiHidden/>
    <w:unhideWhenUsed/>
    <w:rsid w:val="00117666"/>
  </w:style>
  <w:style w:type="paragraph" w:styleId="EndnoteText">
    <w:name w:val="endnote text"/>
    <w:basedOn w:val="Normal"/>
    <w:link w:val="EndnoteTextChar"/>
    <w:uiPriority w:val="99"/>
    <w:semiHidden/>
    <w:unhideWhenUsed/>
    <w:rsid w:val="00CD066B"/>
    <w:pPr>
      <w:spacing w:after="0"/>
    </w:pPr>
    <w:rPr>
      <w:sz w:val="20"/>
      <w:szCs w:val="20"/>
    </w:rPr>
  </w:style>
  <w:style w:type="character" w:customStyle="1" w:styleId="EndnoteTextChar">
    <w:name w:val="Endnote Text Char"/>
    <w:basedOn w:val="DefaultParagraphFont"/>
    <w:link w:val="EndnoteText"/>
    <w:uiPriority w:val="99"/>
    <w:semiHidden/>
    <w:rsid w:val="00CD066B"/>
    <w:rPr>
      <w:sz w:val="20"/>
      <w:szCs w:val="20"/>
    </w:rPr>
  </w:style>
  <w:style w:type="character" w:styleId="EndnoteReference">
    <w:name w:val="endnote reference"/>
    <w:basedOn w:val="DefaultParagraphFont"/>
    <w:uiPriority w:val="99"/>
    <w:semiHidden/>
    <w:unhideWhenUsed/>
    <w:rsid w:val="00CD066B"/>
    <w:rPr>
      <w:vertAlign w:val="superscript"/>
    </w:rPr>
  </w:style>
  <w:style w:type="character" w:styleId="CommentReference">
    <w:name w:val="annotation reference"/>
    <w:basedOn w:val="DefaultParagraphFont"/>
    <w:uiPriority w:val="99"/>
    <w:semiHidden/>
    <w:unhideWhenUsed/>
    <w:rsid w:val="00725A7D"/>
    <w:rPr>
      <w:sz w:val="16"/>
      <w:szCs w:val="16"/>
    </w:rPr>
  </w:style>
  <w:style w:type="paragraph" w:styleId="CommentText">
    <w:name w:val="annotation text"/>
    <w:basedOn w:val="Normal"/>
    <w:link w:val="CommentTextChar"/>
    <w:uiPriority w:val="99"/>
    <w:unhideWhenUsed/>
    <w:rsid w:val="00725A7D"/>
    <w:rPr>
      <w:sz w:val="20"/>
      <w:szCs w:val="20"/>
    </w:rPr>
  </w:style>
  <w:style w:type="character" w:customStyle="1" w:styleId="CommentTextChar">
    <w:name w:val="Comment Text Char"/>
    <w:basedOn w:val="DefaultParagraphFont"/>
    <w:link w:val="CommentText"/>
    <w:uiPriority w:val="99"/>
    <w:rsid w:val="00725A7D"/>
    <w:rPr>
      <w:sz w:val="20"/>
      <w:szCs w:val="20"/>
    </w:rPr>
  </w:style>
  <w:style w:type="paragraph" w:styleId="CommentSubject">
    <w:name w:val="annotation subject"/>
    <w:basedOn w:val="CommentText"/>
    <w:next w:val="CommentText"/>
    <w:link w:val="CommentSubjectChar"/>
    <w:uiPriority w:val="99"/>
    <w:semiHidden/>
    <w:unhideWhenUsed/>
    <w:rsid w:val="00725A7D"/>
    <w:rPr>
      <w:b/>
      <w:bCs/>
    </w:rPr>
  </w:style>
  <w:style w:type="character" w:customStyle="1" w:styleId="CommentSubjectChar">
    <w:name w:val="Comment Subject Char"/>
    <w:basedOn w:val="CommentTextChar"/>
    <w:link w:val="CommentSubject"/>
    <w:uiPriority w:val="99"/>
    <w:semiHidden/>
    <w:rsid w:val="00725A7D"/>
    <w:rPr>
      <w:b/>
      <w:bCs/>
      <w:sz w:val="20"/>
      <w:szCs w:val="20"/>
    </w:rPr>
  </w:style>
  <w:style w:type="character" w:styleId="Hyperlink">
    <w:name w:val="Hyperlink"/>
    <w:basedOn w:val="DefaultParagraphFont"/>
    <w:uiPriority w:val="99"/>
    <w:unhideWhenUsed/>
    <w:rsid w:val="005A1D84"/>
    <w:rPr>
      <w:color w:val="0000FF"/>
      <w:u w:val="single"/>
    </w:rPr>
  </w:style>
  <w:style w:type="character" w:styleId="FollowedHyperlink">
    <w:name w:val="FollowedHyperlink"/>
    <w:basedOn w:val="DefaultParagraphFont"/>
    <w:uiPriority w:val="99"/>
    <w:semiHidden/>
    <w:unhideWhenUsed/>
    <w:rsid w:val="006D5B93"/>
    <w:rPr>
      <w:color w:val="800080" w:themeColor="followedHyperlink"/>
      <w:u w:val="single"/>
    </w:rPr>
  </w:style>
  <w:style w:type="paragraph" w:styleId="Title">
    <w:name w:val="Title"/>
    <w:basedOn w:val="Normal"/>
    <w:next w:val="Normal"/>
    <w:link w:val="TitleChar"/>
    <w:qFormat/>
    <w:rsid w:val="00D80D99"/>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D80D99"/>
    <w:rPr>
      <w:rFonts w:ascii="Times New Roman" w:hAnsi="Times New Roman" w:cs="Times New Roman"/>
      <w:b/>
      <w:sz w:val="32"/>
      <w:szCs w:val="32"/>
    </w:rPr>
  </w:style>
  <w:style w:type="paragraph" w:styleId="Subtitle">
    <w:name w:val="Subtitle"/>
    <w:basedOn w:val="Normal"/>
    <w:next w:val="Normal"/>
    <w:link w:val="SubtitleChar"/>
    <w:uiPriority w:val="99"/>
    <w:unhideWhenUsed/>
    <w:qFormat/>
    <w:rsid w:val="00AC0270"/>
    <w:pPr>
      <w:spacing w:before="240"/>
    </w:pPr>
    <w:rPr>
      <w:rFonts w:cs="Times New Roman"/>
      <w:b/>
      <w:szCs w:val="24"/>
    </w:rPr>
  </w:style>
  <w:style w:type="character" w:customStyle="1" w:styleId="SubtitleChar">
    <w:name w:val="Subtitle Char"/>
    <w:basedOn w:val="DefaultParagraphFont"/>
    <w:link w:val="Subtitle"/>
    <w:uiPriority w:val="99"/>
    <w:rsid w:val="00651CA2"/>
    <w:rPr>
      <w:rFonts w:ascii="Times New Roman" w:hAnsi="Times New Roman" w:cs="Times New Roman"/>
      <w:b/>
      <w:sz w:val="24"/>
      <w:szCs w:val="24"/>
    </w:rPr>
  </w:style>
  <w:style w:type="character" w:customStyle="1" w:styleId="Heading3Char">
    <w:name w:val="Heading 3 Char"/>
    <w:basedOn w:val="DefaultParagraphFont"/>
    <w:link w:val="Heading3"/>
    <w:uiPriority w:val="2"/>
    <w:rsid w:val="005D1840"/>
    <w:rPr>
      <w:rFonts w:ascii="Times New Roman" w:eastAsiaTheme="majorEastAsia" w:hAnsi="Times New Roman" w:cstheme="majorBidi"/>
      <w:b/>
      <w:sz w:val="24"/>
      <w:szCs w:val="24"/>
    </w:rPr>
  </w:style>
  <w:style w:type="paragraph" w:styleId="NoSpacing">
    <w:name w:val="No Spacing"/>
    <w:uiPriority w:val="99"/>
    <w:unhideWhenUsed/>
    <w:qFormat/>
    <w:rsid w:val="00A53000"/>
    <w:pPr>
      <w:spacing w:after="0" w:line="240" w:lineRule="auto"/>
    </w:pPr>
    <w:rPr>
      <w:rFonts w:ascii="Times New Roman" w:hAnsi="Times New Roman"/>
      <w:sz w:val="24"/>
    </w:rPr>
  </w:style>
  <w:style w:type="character" w:customStyle="1" w:styleId="Heading4Char">
    <w:name w:val="Heading 4 Char"/>
    <w:basedOn w:val="DefaultParagraphFont"/>
    <w:link w:val="Heading4"/>
    <w:uiPriority w:val="2"/>
    <w:rsid w:val="005D1840"/>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5D1840"/>
    <w:rPr>
      <w:rFonts w:ascii="Times New Roman" w:eastAsiaTheme="majorEastAsia" w:hAnsi="Times New Roman" w:cstheme="majorBidi"/>
      <w:b/>
      <w:iCs/>
      <w:sz w:val="24"/>
      <w:szCs w:val="24"/>
    </w:rPr>
  </w:style>
  <w:style w:type="paragraph" w:customStyle="1" w:styleId="AuthorList">
    <w:name w:val="Author List"/>
    <w:aliases w:val="Keywords,Abstract"/>
    <w:basedOn w:val="Subtitle"/>
    <w:next w:val="Normal"/>
    <w:uiPriority w:val="1"/>
    <w:qFormat/>
    <w:rsid w:val="00651CA2"/>
  </w:style>
  <w:style w:type="character" w:styleId="SubtleEmphasis">
    <w:name w:val="Subtle Emphasis"/>
    <w:basedOn w:val="DefaultParagraphFont"/>
    <w:uiPriority w:val="19"/>
    <w:qFormat/>
    <w:rsid w:val="00C724CF"/>
    <w:rPr>
      <w:rFonts w:ascii="Times New Roman" w:hAnsi="Times New Roman"/>
      <w:i/>
      <w:iCs/>
      <w:color w:val="404040" w:themeColor="text1" w:themeTint="BF"/>
    </w:rPr>
  </w:style>
  <w:style w:type="character" w:styleId="IntenseEmphasis">
    <w:name w:val="Intense Emphasis"/>
    <w:basedOn w:val="DefaultParagraphFont"/>
    <w:uiPriority w:val="21"/>
    <w:unhideWhenUsed/>
    <w:rsid w:val="00C724CF"/>
    <w:rPr>
      <w:rFonts w:ascii="Times New Roman" w:hAnsi="Times New Roman"/>
      <w:i/>
      <w:iCs/>
      <w:color w:val="auto"/>
    </w:rPr>
  </w:style>
  <w:style w:type="paragraph" w:styleId="Quote">
    <w:name w:val="Quote"/>
    <w:basedOn w:val="Normal"/>
    <w:next w:val="Normal"/>
    <w:link w:val="QuoteChar"/>
    <w:uiPriority w:val="29"/>
    <w:qFormat/>
    <w:rsid w:val="00C724C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724CF"/>
    <w:rPr>
      <w:rFonts w:ascii="Times New Roman" w:hAnsi="Times New Roman"/>
      <w:i/>
      <w:iCs/>
      <w:color w:val="404040" w:themeColor="text1" w:themeTint="BF"/>
      <w:sz w:val="24"/>
    </w:rPr>
  </w:style>
  <w:style w:type="character" w:styleId="IntenseReference">
    <w:name w:val="Intense Reference"/>
    <w:basedOn w:val="DefaultParagraphFont"/>
    <w:uiPriority w:val="32"/>
    <w:qFormat/>
    <w:rsid w:val="00C724CF"/>
    <w:rPr>
      <w:b/>
      <w:bCs/>
      <w:smallCaps/>
      <w:color w:val="auto"/>
      <w:spacing w:val="5"/>
    </w:rPr>
  </w:style>
  <w:style w:type="character" w:styleId="BookTitle">
    <w:name w:val="Book Title"/>
    <w:basedOn w:val="DefaultParagraphFont"/>
    <w:uiPriority w:val="33"/>
    <w:qFormat/>
    <w:rsid w:val="00C724CF"/>
    <w:rPr>
      <w:rFonts w:ascii="Times New Roman" w:hAnsi="Times New Roman"/>
      <w:b/>
      <w:bCs/>
      <w:i/>
      <w:iCs/>
      <w:spacing w:val="5"/>
    </w:rPr>
  </w:style>
  <w:style w:type="numbering" w:customStyle="1" w:styleId="Headings">
    <w:name w:val="Headings"/>
    <w:uiPriority w:val="99"/>
    <w:rsid w:val="00D80D99"/>
    <w:pPr>
      <w:numPr>
        <w:numId w:val="21"/>
      </w:numPr>
    </w:pPr>
  </w:style>
  <w:style w:type="paragraph" w:styleId="Revision">
    <w:name w:val="Revision"/>
    <w:hidden/>
    <w:uiPriority w:val="99"/>
    <w:semiHidden/>
    <w:rsid w:val="00A545C6"/>
    <w:pPr>
      <w:spacing w:after="0" w:line="240" w:lineRule="auto"/>
    </w:pPr>
    <w:rPr>
      <w:rFonts w:ascii="Times New Roman" w:hAnsi="Times New Roman"/>
      <w:sz w:val="24"/>
    </w:rPr>
  </w:style>
  <w:style w:type="character" w:styleId="UnresolvedMention">
    <w:name w:val="Unresolved Mention"/>
    <w:basedOn w:val="DefaultParagraphFont"/>
    <w:uiPriority w:val="99"/>
    <w:semiHidden/>
    <w:unhideWhenUsed/>
    <w:rsid w:val="006B361D"/>
    <w:rPr>
      <w:color w:val="605E5C"/>
      <w:shd w:val="clear" w:color="auto" w:fill="E1DFDD"/>
    </w:rPr>
  </w:style>
  <w:style w:type="paragraph" w:customStyle="1" w:styleId="EndNoteBibliographyTitle">
    <w:name w:val="EndNote Bibliography Title"/>
    <w:basedOn w:val="Normal"/>
    <w:link w:val="EndNoteBibliographyTitle0"/>
    <w:rsid w:val="00360CAE"/>
    <w:pPr>
      <w:spacing w:after="0"/>
      <w:jc w:val="center"/>
    </w:pPr>
    <w:rPr>
      <w:rFonts w:cs="Times New Roman"/>
    </w:rPr>
  </w:style>
  <w:style w:type="character" w:customStyle="1" w:styleId="EndNoteBibliographyTitle0">
    <w:name w:val="EndNote Bibliography Title 字符"/>
    <w:basedOn w:val="DefaultParagraphFont"/>
    <w:link w:val="EndNoteBibliographyTitle"/>
    <w:rsid w:val="00360CAE"/>
    <w:rPr>
      <w:rFonts w:ascii="Times New Roman" w:hAnsi="Times New Roman" w:cs="Times New Roman"/>
      <w:sz w:val="24"/>
    </w:rPr>
  </w:style>
  <w:style w:type="paragraph" w:customStyle="1" w:styleId="EndNoteBibliography">
    <w:name w:val="EndNote Bibliography"/>
    <w:basedOn w:val="Normal"/>
    <w:link w:val="EndNoteBibliography0"/>
    <w:rsid w:val="00360CAE"/>
    <w:rPr>
      <w:rFonts w:cs="Times New Roman"/>
    </w:rPr>
  </w:style>
  <w:style w:type="character" w:customStyle="1" w:styleId="EndNoteBibliography0">
    <w:name w:val="EndNote Bibliography 字符"/>
    <w:basedOn w:val="DefaultParagraphFont"/>
    <w:link w:val="EndNoteBibliography"/>
    <w:rsid w:val="00360CAE"/>
    <w:rPr>
      <w:rFonts w:ascii="Times New Roman" w:hAnsi="Times New Roman" w:cs="Times New Roman"/>
      <w:sz w:val="24"/>
    </w:rPr>
  </w:style>
  <w:style w:type="paragraph" w:styleId="BodyText">
    <w:name w:val="Body Text"/>
    <w:basedOn w:val="Normal"/>
    <w:link w:val="BodyTextChar"/>
    <w:unhideWhenUsed/>
    <w:rsid w:val="00702FA1"/>
    <w:pPr>
      <w:snapToGrid w:val="0"/>
      <w:spacing w:before="0" w:after="0" w:line="396" w:lineRule="auto"/>
    </w:pPr>
    <w:rPr>
      <w:rFonts w:ascii="한양신명조" w:eastAsia="한양신명조" w:hAnsi="한양신명조" w:cs="Gulim"/>
      <w:color w:val="000000"/>
      <w:sz w:val="18"/>
      <w:szCs w:val="18"/>
      <w:lang w:eastAsia="zh-CN"/>
    </w:rPr>
  </w:style>
  <w:style w:type="character" w:customStyle="1" w:styleId="BodyTextChar">
    <w:name w:val="Body Text Char"/>
    <w:basedOn w:val="DefaultParagraphFont"/>
    <w:link w:val="BodyText"/>
    <w:rsid w:val="00702FA1"/>
    <w:rPr>
      <w:rFonts w:ascii="한양신명조" w:eastAsia="한양신명조" w:hAnsi="한양신명조" w:cs="Gulim"/>
      <w:color w:val="000000"/>
      <w:sz w:val="18"/>
      <w:szCs w:val="18"/>
      <w:lang w:eastAsia="zh-CN"/>
    </w:rPr>
  </w:style>
  <w:style w:type="character" w:styleId="PlaceholderText">
    <w:name w:val="Placeholder Text"/>
    <w:basedOn w:val="DefaultParagraphFont"/>
    <w:uiPriority w:val="99"/>
    <w:semiHidden/>
    <w:rsid w:val="009B665F"/>
    <w:rPr>
      <w:color w:val="808080"/>
    </w:rPr>
  </w:style>
  <w:style w:type="paragraph" w:customStyle="1" w:styleId="FirstParagraph">
    <w:name w:val="First Paragraph"/>
    <w:basedOn w:val="BodyText"/>
    <w:next w:val="BodyText"/>
    <w:link w:val="FirstParagraph0"/>
    <w:qFormat/>
    <w:rsid w:val="00031572"/>
    <w:pPr>
      <w:snapToGrid/>
      <w:spacing w:before="180" w:after="180" w:line="240" w:lineRule="auto"/>
      <w:ind w:firstLine="288"/>
      <w:jc w:val="both"/>
    </w:pPr>
    <w:rPr>
      <w:rFonts w:asciiTheme="minorHAnsi" w:hAnsiTheme="minorHAnsi"/>
      <w:sz w:val="24"/>
      <w:szCs w:val="24"/>
    </w:rPr>
  </w:style>
  <w:style w:type="character" w:customStyle="1" w:styleId="FirstParagraph0">
    <w:name w:val="First Paragraph 字符"/>
    <w:basedOn w:val="BodyTextChar"/>
    <w:link w:val="FirstParagraph"/>
    <w:rsid w:val="00031572"/>
    <w:rPr>
      <w:rFonts w:asciiTheme="minorHAnsi" w:eastAsia="한양신명조" w:hAnsiTheme="minorHAnsi" w:cs="Gulim"/>
      <w:color w:val="000000"/>
      <w:sz w:val="24"/>
      <w:szCs w:val="24"/>
      <w:lang w:eastAsia="zh-CN"/>
    </w:rPr>
  </w:style>
  <w:style w:type="paragraph" w:customStyle="1" w:styleId="Author">
    <w:name w:val="Author"/>
    <w:next w:val="BodyText"/>
    <w:qFormat/>
    <w:rsid w:val="005E63E1"/>
    <w:pPr>
      <w:keepNext/>
      <w:keepLines/>
      <w:spacing w:line="240" w:lineRule="auto"/>
      <w:jc w:val="center"/>
    </w:pPr>
    <w:rPr>
      <w:rFonts w:asciiTheme="minorHAnsi" w:hAnsiTheme="minorHAnsi"/>
      <w:sz w:val="24"/>
      <w:szCs w:val="24"/>
    </w:rPr>
  </w:style>
  <w:style w:type="paragraph" w:styleId="Bibliography">
    <w:name w:val="Bibliography"/>
    <w:basedOn w:val="Normal"/>
    <w:next w:val="Normal"/>
    <w:uiPriority w:val="37"/>
    <w:semiHidden/>
    <w:unhideWhenUsed/>
    <w:rsid w:val="002104D6"/>
  </w:style>
  <w:style w:type="table" w:customStyle="1" w:styleId="1">
    <w:name w:val="网格型1"/>
    <w:basedOn w:val="TableNormal"/>
    <w:next w:val="TableGrid"/>
    <w:rsid w:val="00532166"/>
    <w:pPr>
      <w:spacing w:after="0" w:line="240" w:lineRule="auto"/>
    </w:pPr>
    <w:rPr>
      <w:rFonts w:asciiTheme="minorHAnsi" w:hAnsi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pact">
    <w:name w:val="Compact"/>
    <w:basedOn w:val="BodyText"/>
    <w:qFormat/>
    <w:rsid w:val="00DC210F"/>
    <w:pPr>
      <w:snapToGrid/>
      <w:spacing w:before="36" w:after="36" w:line="240" w:lineRule="auto"/>
    </w:pPr>
    <w:rPr>
      <w:rFonts w:asciiTheme="minorHAnsi" w:eastAsiaTheme="minorEastAsia" w:hAnsiTheme="minorHAnsi" w:cstheme="minorBidi"/>
      <w:color w:val="auto"/>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92484">
      <w:bodyDiv w:val="1"/>
      <w:marLeft w:val="0"/>
      <w:marRight w:val="0"/>
      <w:marTop w:val="0"/>
      <w:marBottom w:val="0"/>
      <w:divBdr>
        <w:top w:val="none" w:sz="0" w:space="0" w:color="auto"/>
        <w:left w:val="none" w:sz="0" w:space="0" w:color="auto"/>
        <w:bottom w:val="none" w:sz="0" w:space="0" w:color="auto"/>
        <w:right w:val="none" w:sz="0" w:space="0" w:color="auto"/>
      </w:divBdr>
      <w:divsChild>
        <w:div w:id="424111482">
          <w:marLeft w:val="0"/>
          <w:marRight w:val="0"/>
          <w:marTop w:val="0"/>
          <w:marBottom w:val="0"/>
          <w:divBdr>
            <w:top w:val="none" w:sz="0" w:space="0" w:color="auto"/>
            <w:left w:val="none" w:sz="0" w:space="0" w:color="auto"/>
            <w:bottom w:val="none" w:sz="0" w:space="0" w:color="auto"/>
            <w:right w:val="none" w:sz="0" w:space="0" w:color="auto"/>
          </w:divBdr>
          <w:divsChild>
            <w:div w:id="117645875">
              <w:marLeft w:val="0"/>
              <w:marRight w:val="0"/>
              <w:marTop w:val="0"/>
              <w:marBottom w:val="0"/>
              <w:divBdr>
                <w:top w:val="none" w:sz="0" w:space="0" w:color="auto"/>
                <w:left w:val="none" w:sz="0" w:space="0" w:color="auto"/>
                <w:bottom w:val="none" w:sz="0" w:space="0" w:color="auto"/>
                <w:right w:val="none" w:sz="0" w:space="0" w:color="auto"/>
              </w:divBdr>
              <w:divsChild>
                <w:div w:id="1115901180">
                  <w:marLeft w:val="0"/>
                  <w:marRight w:val="0"/>
                  <w:marTop w:val="0"/>
                  <w:marBottom w:val="0"/>
                  <w:divBdr>
                    <w:top w:val="none" w:sz="0" w:space="0" w:color="auto"/>
                    <w:left w:val="none" w:sz="0" w:space="0" w:color="auto"/>
                    <w:bottom w:val="none" w:sz="0" w:space="0" w:color="auto"/>
                    <w:right w:val="none" w:sz="0" w:space="0" w:color="auto"/>
                  </w:divBdr>
                  <w:divsChild>
                    <w:div w:id="1111626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952381">
      <w:bodyDiv w:val="1"/>
      <w:marLeft w:val="0"/>
      <w:marRight w:val="0"/>
      <w:marTop w:val="0"/>
      <w:marBottom w:val="0"/>
      <w:divBdr>
        <w:top w:val="none" w:sz="0" w:space="0" w:color="auto"/>
        <w:left w:val="none" w:sz="0" w:space="0" w:color="auto"/>
        <w:bottom w:val="none" w:sz="0" w:space="0" w:color="auto"/>
        <w:right w:val="none" w:sz="0" w:space="0" w:color="auto"/>
      </w:divBdr>
    </w:div>
    <w:div w:id="83501254">
      <w:bodyDiv w:val="1"/>
      <w:marLeft w:val="0"/>
      <w:marRight w:val="0"/>
      <w:marTop w:val="0"/>
      <w:marBottom w:val="0"/>
      <w:divBdr>
        <w:top w:val="none" w:sz="0" w:space="0" w:color="auto"/>
        <w:left w:val="none" w:sz="0" w:space="0" w:color="auto"/>
        <w:bottom w:val="none" w:sz="0" w:space="0" w:color="auto"/>
        <w:right w:val="none" w:sz="0" w:space="0" w:color="auto"/>
      </w:divBdr>
    </w:div>
    <w:div w:id="171993267">
      <w:bodyDiv w:val="1"/>
      <w:marLeft w:val="0"/>
      <w:marRight w:val="0"/>
      <w:marTop w:val="0"/>
      <w:marBottom w:val="0"/>
      <w:divBdr>
        <w:top w:val="none" w:sz="0" w:space="0" w:color="auto"/>
        <w:left w:val="none" w:sz="0" w:space="0" w:color="auto"/>
        <w:bottom w:val="none" w:sz="0" w:space="0" w:color="auto"/>
        <w:right w:val="none" w:sz="0" w:space="0" w:color="auto"/>
      </w:divBdr>
    </w:div>
    <w:div w:id="330254591">
      <w:bodyDiv w:val="1"/>
      <w:marLeft w:val="0"/>
      <w:marRight w:val="0"/>
      <w:marTop w:val="0"/>
      <w:marBottom w:val="0"/>
      <w:divBdr>
        <w:top w:val="none" w:sz="0" w:space="0" w:color="auto"/>
        <w:left w:val="none" w:sz="0" w:space="0" w:color="auto"/>
        <w:bottom w:val="none" w:sz="0" w:space="0" w:color="auto"/>
        <w:right w:val="none" w:sz="0" w:space="0" w:color="auto"/>
      </w:divBdr>
    </w:div>
    <w:div w:id="368335732">
      <w:bodyDiv w:val="1"/>
      <w:marLeft w:val="0"/>
      <w:marRight w:val="0"/>
      <w:marTop w:val="0"/>
      <w:marBottom w:val="0"/>
      <w:divBdr>
        <w:top w:val="none" w:sz="0" w:space="0" w:color="auto"/>
        <w:left w:val="none" w:sz="0" w:space="0" w:color="auto"/>
        <w:bottom w:val="none" w:sz="0" w:space="0" w:color="auto"/>
        <w:right w:val="none" w:sz="0" w:space="0" w:color="auto"/>
      </w:divBdr>
    </w:div>
    <w:div w:id="476724946">
      <w:bodyDiv w:val="1"/>
      <w:marLeft w:val="0"/>
      <w:marRight w:val="0"/>
      <w:marTop w:val="0"/>
      <w:marBottom w:val="0"/>
      <w:divBdr>
        <w:top w:val="none" w:sz="0" w:space="0" w:color="auto"/>
        <w:left w:val="none" w:sz="0" w:space="0" w:color="auto"/>
        <w:bottom w:val="none" w:sz="0" w:space="0" w:color="auto"/>
        <w:right w:val="none" w:sz="0" w:space="0" w:color="auto"/>
      </w:divBdr>
    </w:div>
    <w:div w:id="566258189">
      <w:bodyDiv w:val="1"/>
      <w:marLeft w:val="0"/>
      <w:marRight w:val="0"/>
      <w:marTop w:val="0"/>
      <w:marBottom w:val="0"/>
      <w:divBdr>
        <w:top w:val="none" w:sz="0" w:space="0" w:color="auto"/>
        <w:left w:val="none" w:sz="0" w:space="0" w:color="auto"/>
        <w:bottom w:val="none" w:sz="0" w:space="0" w:color="auto"/>
        <w:right w:val="none" w:sz="0" w:space="0" w:color="auto"/>
      </w:divBdr>
    </w:div>
    <w:div w:id="625626042">
      <w:bodyDiv w:val="1"/>
      <w:marLeft w:val="0"/>
      <w:marRight w:val="0"/>
      <w:marTop w:val="0"/>
      <w:marBottom w:val="0"/>
      <w:divBdr>
        <w:top w:val="none" w:sz="0" w:space="0" w:color="auto"/>
        <w:left w:val="none" w:sz="0" w:space="0" w:color="auto"/>
        <w:bottom w:val="none" w:sz="0" w:space="0" w:color="auto"/>
        <w:right w:val="none" w:sz="0" w:space="0" w:color="auto"/>
      </w:divBdr>
    </w:div>
    <w:div w:id="935138230">
      <w:bodyDiv w:val="1"/>
      <w:marLeft w:val="0"/>
      <w:marRight w:val="0"/>
      <w:marTop w:val="0"/>
      <w:marBottom w:val="0"/>
      <w:divBdr>
        <w:top w:val="none" w:sz="0" w:space="0" w:color="auto"/>
        <w:left w:val="none" w:sz="0" w:space="0" w:color="auto"/>
        <w:bottom w:val="none" w:sz="0" w:space="0" w:color="auto"/>
        <w:right w:val="none" w:sz="0" w:space="0" w:color="auto"/>
      </w:divBdr>
    </w:div>
    <w:div w:id="1002313091">
      <w:bodyDiv w:val="1"/>
      <w:marLeft w:val="0"/>
      <w:marRight w:val="0"/>
      <w:marTop w:val="0"/>
      <w:marBottom w:val="0"/>
      <w:divBdr>
        <w:top w:val="none" w:sz="0" w:space="0" w:color="auto"/>
        <w:left w:val="none" w:sz="0" w:space="0" w:color="auto"/>
        <w:bottom w:val="none" w:sz="0" w:space="0" w:color="auto"/>
        <w:right w:val="none" w:sz="0" w:space="0" w:color="auto"/>
      </w:divBdr>
    </w:div>
    <w:div w:id="1079451090">
      <w:bodyDiv w:val="1"/>
      <w:marLeft w:val="0"/>
      <w:marRight w:val="0"/>
      <w:marTop w:val="0"/>
      <w:marBottom w:val="0"/>
      <w:divBdr>
        <w:top w:val="none" w:sz="0" w:space="0" w:color="auto"/>
        <w:left w:val="none" w:sz="0" w:space="0" w:color="auto"/>
        <w:bottom w:val="none" w:sz="0" w:space="0" w:color="auto"/>
        <w:right w:val="none" w:sz="0" w:space="0" w:color="auto"/>
      </w:divBdr>
    </w:div>
    <w:div w:id="1339457403">
      <w:bodyDiv w:val="1"/>
      <w:marLeft w:val="0"/>
      <w:marRight w:val="0"/>
      <w:marTop w:val="0"/>
      <w:marBottom w:val="0"/>
      <w:divBdr>
        <w:top w:val="none" w:sz="0" w:space="0" w:color="auto"/>
        <w:left w:val="none" w:sz="0" w:space="0" w:color="auto"/>
        <w:bottom w:val="none" w:sz="0" w:space="0" w:color="auto"/>
        <w:right w:val="none" w:sz="0" w:space="0" w:color="auto"/>
      </w:divBdr>
      <w:divsChild>
        <w:div w:id="2060324563">
          <w:marLeft w:val="0"/>
          <w:marRight w:val="0"/>
          <w:marTop w:val="0"/>
          <w:marBottom w:val="0"/>
          <w:divBdr>
            <w:top w:val="none" w:sz="0" w:space="0" w:color="auto"/>
            <w:left w:val="none" w:sz="0" w:space="0" w:color="auto"/>
            <w:bottom w:val="none" w:sz="0" w:space="0" w:color="auto"/>
            <w:right w:val="none" w:sz="0" w:space="0" w:color="auto"/>
          </w:divBdr>
          <w:divsChild>
            <w:div w:id="566762805">
              <w:marLeft w:val="0"/>
              <w:marRight w:val="0"/>
              <w:marTop w:val="0"/>
              <w:marBottom w:val="0"/>
              <w:divBdr>
                <w:top w:val="none" w:sz="0" w:space="0" w:color="auto"/>
                <w:left w:val="none" w:sz="0" w:space="0" w:color="auto"/>
                <w:bottom w:val="none" w:sz="0" w:space="0" w:color="auto"/>
                <w:right w:val="none" w:sz="0" w:space="0" w:color="auto"/>
              </w:divBdr>
              <w:divsChild>
                <w:div w:id="2092578440">
                  <w:marLeft w:val="0"/>
                  <w:marRight w:val="0"/>
                  <w:marTop w:val="0"/>
                  <w:marBottom w:val="0"/>
                  <w:divBdr>
                    <w:top w:val="none" w:sz="0" w:space="0" w:color="auto"/>
                    <w:left w:val="none" w:sz="0" w:space="0" w:color="auto"/>
                    <w:bottom w:val="none" w:sz="0" w:space="0" w:color="auto"/>
                    <w:right w:val="none" w:sz="0" w:space="0" w:color="auto"/>
                  </w:divBdr>
                  <w:divsChild>
                    <w:div w:id="1045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3488155">
      <w:bodyDiv w:val="1"/>
      <w:marLeft w:val="0"/>
      <w:marRight w:val="0"/>
      <w:marTop w:val="0"/>
      <w:marBottom w:val="0"/>
      <w:divBdr>
        <w:top w:val="none" w:sz="0" w:space="0" w:color="auto"/>
        <w:left w:val="none" w:sz="0" w:space="0" w:color="auto"/>
        <w:bottom w:val="none" w:sz="0" w:space="0" w:color="auto"/>
        <w:right w:val="none" w:sz="0" w:space="0" w:color="auto"/>
      </w:divBdr>
    </w:div>
    <w:div w:id="2108455780">
      <w:bodyDiv w:val="1"/>
      <w:marLeft w:val="0"/>
      <w:marRight w:val="0"/>
      <w:marTop w:val="0"/>
      <w:marBottom w:val="0"/>
      <w:divBdr>
        <w:top w:val="none" w:sz="0" w:space="0" w:color="auto"/>
        <w:left w:val="none" w:sz="0" w:space="0" w:color="auto"/>
        <w:bottom w:val="none" w:sz="0" w:space="0" w:color="auto"/>
        <w:right w:val="none" w:sz="0" w:space="0" w:color="auto"/>
      </w:divBdr>
    </w:div>
    <w:div w:id="213051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hua.stocco\Documents\Templates\Frontiers_Word_Templates\Frontiers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CB8B29C5-C39B-41C8-9567-444369AD2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Frontiers_template.dotx</Template>
  <TotalTime>1</TotalTime>
  <Pages>4</Pages>
  <Words>167</Words>
  <Characters>1071</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Lucie Senn</dc:creator>
  <cp:keywords/>
  <dc:description/>
  <cp:lastModifiedBy>Alvaro Fuentes</cp:lastModifiedBy>
  <cp:revision>3</cp:revision>
  <cp:lastPrinted>2023-09-19T05:06:00Z</cp:lastPrinted>
  <dcterms:created xsi:type="dcterms:W3CDTF">2023-10-10T01:46:00Z</dcterms:created>
  <dcterms:modified xsi:type="dcterms:W3CDTF">2023-10-10T01:47:00Z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22e1ca5de20f4c18713d4ec55e1e46c874f8caccf223c5028fef6f63d2162fdb</vt:lpwstr>
  </property>
</Properties>
</file>